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113A9" w14:textId="4900DFED" w:rsidR="00311659" w:rsidRPr="00EA64BE" w:rsidRDefault="00311659" w:rsidP="00311659">
      <w:pPr>
        <w:pStyle w:val="afa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Pr="00EA64BE">
        <w:rPr>
          <w:rFonts w:ascii="Arial" w:eastAsia="宋体" w:hAnsi="Arial" w:cs="Arial" w:hint="eastAsia"/>
          <w:b/>
          <w:sz w:val="24"/>
          <w:szCs w:val="24"/>
          <w:lang w:val="en-US"/>
        </w:rPr>
        <w:t>3</w:t>
      </w:r>
      <w:r w:rsidRPr="00EA64BE">
        <w:rPr>
          <w:rFonts w:ascii="Arial" w:hAnsi="Arial" w:cs="Arial"/>
          <w:b/>
          <w:sz w:val="24"/>
          <w:szCs w:val="24"/>
          <w:lang w:val="en-US"/>
        </w:rPr>
        <w:t>-e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860817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="00FD740C">
        <w:rPr>
          <w:rFonts w:ascii="Arial" w:hAnsi="Arial" w:cs="Arial"/>
          <w:b/>
          <w:iCs/>
          <w:sz w:val="24"/>
          <w:szCs w:val="24"/>
          <w:lang w:val="en-US"/>
        </w:rPr>
        <w:t>R3-213899</w:t>
      </w:r>
      <w:bookmarkStart w:id="0" w:name="_GoBack"/>
      <w:bookmarkEnd w:id="0"/>
    </w:p>
    <w:p w14:paraId="209BECF9" w14:textId="77777777" w:rsidR="00311659" w:rsidRPr="00EA64BE" w:rsidRDefault="00311659" w:rsidP="00311659">
      <w:pPr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1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>-2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6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Pr="00EA64BE">
        <w:rPr>
          <w:rFonts w:ascii="Arial" w:eastAsia="宋体" w:hAnsi="Arial" w:cs="Arial" w:hint="eastAsia"/>
          <w:b/>
          <w:color w:val="000000"/>
          <w:sz w:val="24"/>
          <w:szCs w:val="24"/>
          <w:lang w:eastAsia="zh-CN"/>
        </w:rPr>
        <w:t>Aug</w:t>
      </w:r>
      <w:r w:rsidRPr="00EA64BE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p w14:paraId="40F1F267" w14:textId="77777777" w:rsidR="00881138" w:rsidRDefault="00881138">
      <w:pPr>
        <w:pStyle w:val="ab"/>
      </w:pPr>
    </w:p>
    <w:p w14:paraId="1CED2CE4" w14:textId="524404BE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458DE">
        <w:rPr>
          <w:rFonts w:cs="Arial"/>
          <w:b/>
          <w:bCs/>
          <w:sz w:val="24"/>
          <w:szCs w:val="24"/>
          <w:lang w:val="en-US"/>
        </w:rPr>
        <w:t>9</w:t>
      </w:r>
      <w:r w:rsidR="00C41D43">
        <w:rPr>
          <w:rFonts w:cs="Arial"/>
          <w:b/>
          <w:bCs/>
          <w:sz w:val="24"/>
          <w:szCs w:val="24"/>
          <w:lang w:val="en-US"/>
        </w:rPr>
        <w:t>.3.4.1</w:t>
      </w:r>
    </w:p>
    <w:p w14:paraId="51DFE7A4" w14:textId="126F293F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14:paraId="15C65CFE" w14:textId="6AD61CCA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03B30" w:rsidRPr="00003B30">
        <w:rPr>
          <w:rFonts w:cs="Arial"/>
          <w:b/>
          <w:bCs/>
          <w:color w:val="000000"/>
          <w:sz w:val="24"/>
          <w:szCs w:val="24"/>
        </w:rPr>
        <w:t>Correction on LTE UE RLF report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68F4D2C" w14:textId="409356F7" w:rsidR="004F486C" w:rsidRPr="007B2088" w:rsidRDefault="00581A13" w:rsidP="007B2088">
      <w:pPr>
        <w:spacing w:line="360" w:lineRule="auto"/>
        <w:rPr>
          <w:rFonts w:eastAsia="宋体"/>
          <w:sz w:val="22"/>
          <w:szCs w:val="22"/>
          <w:lang w:eastAsia="zh-CN"/>
        </w:rPr>
      </w:pPr>
      <w:r w:rsidRPr="004879A9">
        <w:rPr>
          <w:rFonts w:eastAsia="宋体"/>
          <w:sz w:val="22"/>
          <w:szCs w:val="22"/>
          <w:lang w:eastAsia="zh-CN"/>
        </w:rPr>
        <w:t xml:space="preserve">For LTE UE RLF Report, there are two parts in </w:t>
      </w:r>
      <w:r w:rsidRPr="00C03DF5">
        <w:rPr>
          <w:rFonts w:eastAsia="宋体"/>
          <w:i/>
          <w:sz w:val="22"/>
          <w:szCs w:val="22"/>
          <w:lang w:eastAsia="zh-CN"/>
        </w:rPr>
        <w:t>UEInformationResponse</w:t>
      </w:r>
      <w:r w:rsidRPr="004879A9">
        <w:rPr>
          <w:rFonts w:eastAsia="宋体"/>
          <w:sz w:val="22"/>
          <w:szCs w:val="22"/>
          <w:lang w:eastAsia="zh-CN"/>
        </w:rPr>
        <w:t xml:space="preserve"> message which are RLF-Report-</w:t>
      </w:r>
      <w:r w:rsidR="00C03DF5">
        <w:rPr>
          <w:rFonts w:eastAsia="宋体"/>
          <w:sz w:val="22"/>
          <w:szCs w:val="22"/>
          <w:lang w:eastAsia="zh-CN"/>
        </w:rPr>
        <w:t>r9 IE and RLF-Report-v9e0 IE. The contribution [</w:t>
      </w:r>
      <w:r w:rsidR="00D13086">
        <w:rPr>
          <w:rFonts w:eastAsia="宋体"/>
          <w:sz w:val="22"/>
          <w:szCs w:val="22"/>
          <w:lang w:eastAsia="zh-CN"/>
        </w:rPr>
        <w:t>1</w:t>
      </w:r>
      <w:r w:rsidR="00C03DF5">
        <w:rPr>
          <w:rFonts w:eastAsia="宋体"/>
          <w:sz w:val="22"/>
          <w:szCs w:val="22"/>
          <w:lang w:eastAsia="zh-CN"/>
        </w:rPr>
        <w:t>]</w:t>
      </w:r>
      <w:r w:rsidRPr="004879A9">
        <w:rPr>
          <w:rFonts w:eastAsia="宋体"/>
          <w:sz w:val="22"/>
          <w:szCs w:val="22"/>
          <w:lang w:eastAsia="zh-CN"/>
        </w:rPr>
        <w:t xml:space="preserve"> propose</w:t>
      </w:r>
      <w:r w:rsidR="00C03DF5">
        <w:rPr>
          <w:rFonts w:eastAsia="宋体"/>
          <w:sz w:val="22"/>
          <w:szCs w:val="22"/>
          <w:lang w:eastAsia="zh-CN"/>
        </w:rPr>
        <w:t>d</w:t>
      </w:r>
      <w:r w:rsidRPr="004879A9">
        <w:rPr>
          <w:rFonts w:eastAsia="宋体"/>
          <w:sz w:val="22"/>
          <w:szCs w:val="22"/>
          <w:lang w:eastAsia="zh-CN"/>
        </w:rPr>
        <w:t xml:space="preserve"> to include RLF-Repo</w:t>
      </w:r>
      <w:r w:rsidR="00174099">
        <w:rPr>
          <w:rFonts w:eastAsia="宋体"/>
          <w:sz w:val="22"/>
          <w:szCs w:val="22"/>
          <w:lang w:eastAsia="zh-CN"/>
        </w:rPr>
        <w:t>rt-v9e0 IE in LTE UE RLF Report in RAN3#115 meeting.</w:t>
      </w:r>
      <w:r w:rsidR="00C24D50">
        <w:rPr>
          <w:rFonts w:eastAsia="宋体"/>
          <w:sz w:val="22"/>
          <w:szCs w:val="22"/>
          <w:lang w:eastAsia="zh-CN"/>
        </w:rPr>
        <w:t xml:space="preserve"> This paper analyses the</w:t>
      </w:r>
      <w:r w:rsidR="00021BF1">
        <w:rPr>
          <w:rFonts w:eastAsia="宋体"/>
          <w:sz w:val="22"/>
          <w:szCs w:val="22"/>
          <w:lang w:eastAsia="zh-CN"/>
        </w:rPr>
        <w:t xml:space="preserve"> scenario on reporting </w:t>
      </w:r>
      <w:r w:rsidR="00021BF1" w:rsidRPr="004879A9">
        <w:rPr>
          <w:rFonts w:eastAsia="宋体"/>
          <w:sz w:val="22"/>
          <w:szCs w:val="22"/>
          <w:lang w:eastAsia="zh-CN"/>
        </w:rPr>
        <w:t>RLF-Repo</w:t>
      </w:r>
      <w:r w:rsidR="00021BF1">
        <w:rPr>
          <w:rFonts w:eastAsia="宋体"/>
          <w:sz w:val="22"/>
          <w:szCs w:val="22"/>
          <w:lang w:eastAsia="zh-CN"/>
        </w:rPr>
        <w:t xml:space="preserve">rt-v9e0 in NR </w:t>
      </w:r>
      <w:r w:rsidR="00C24D50">
        <w:rPr>
          <w:rFonts w:eastAsia="宋体"/>
          <w:sz w:val="22"/>
          <w:szCs w:val="22"/>
          <w:lang w:eastAsia="zh-CN"/>
        </w:rPr>
        <w:t xml:space="preserve">and gives some proposals. 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27CB52F" w14:textId="20115CAC" w:rsidR="005A26F7" w:rsidRDefault="00C823FF" w:rsidP="005A26F7">
      <w:pPr>
        <w:pStyle w:val="20"/>
        <w:rPr>
          <w:lang w:eastAsia="zh-CN"/>
        </w:rPr>
      </w:pPr>
      <w:r>
        <w:rPr>
          <w:lang w:eastAsia="zh-CN"/>
        </w:rPr>
        <w:t>Scenario</w:t>
      </w:r>
    </w:p>
    <w:p w14:paraId="3A8837BF" w14:textId="3D488F7D" w:rsidR="006D040D" w:rsidRDefault="006D040D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RLF-report-r9 IE is used to report the measurement result during radio link failure. It includes the following information:</w:t>
      </w:r>
    </w:p>
    <w:p w14:paraId="4CFF556F" w14:textId="77777777" w:rsidR="006D040D" w:rsidRDefault="006D040D" w:rsidP="006D040D">
      <w:pPr>
        <w:pStyle w:val="PL"/>
        <w:shd w:val="clear" w:color="auto" w:fill="E6E6E6"/>
        <w:rPr>
          <w:lang w:val="en-GB" w:eastAsia="ja-JP"/>
        </w:rPr>
      </w:pPr>
      <w:r>
        <w:t xml:space="preserve">RLF-Report-r9 ::= 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A7D61E1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tab/>
        <w:t>measResultLastServCell-r9</w:t>
      </w:r>
      <w:r>
        <w:tab/>
      </w:r>
      <w:r>
        <w:tab/>
      </w:r>
      <w:r>
        <w:tab/>
      </w:r>
      <w:r>
        <w:tab/>
        <w:t>SEQUENCE {</w:t>
      </w:r>
    </w:p>
    <w:p w14:paraId="3720FDC8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rsrpResult-r9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07B4C40A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rsrqResult-r9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  <w:r>
        <w:tab/>
      </w:r>
      <w:r>
        <w:tab/>
      </w:r>
      <w:r>
        <w:tab/>
        <w:t>OPTIONAL</w:t>
      </w:r>
    </w:p>
    <w:p w14:paraId="3CD17A11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tab/>
        <w:t>},</w:t>
      </w:r>
    </w:p>
    <w:p w14:paraId="4B44AE20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t>measResultNeighCells-r9</w:t>
      </w:r>
      <w:r>
        <w:tab/>
      </w:r>
      <w:r>
        <w:tab/>
      </w:r>
      <w:r>
        <w:tab/>
      </w:r>
      <w:r>
        <w:tab/>
        <w:t>SEQUENCE {</w:t>
      </w:r>
    </w:p>
    <w:p w14:paraId="24D8D433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measResultListEUTRA-r9</w:t>
      </w:r>
      <w:r>
        <w:tab/>
      </w:r>
      <w:r>
        <w:tab/>
      </w:r>
      <w:r>
        <w:tab/>
      </w:r>
      <w:r>
        <w:tab/>
      </w:r>
      <w:r>
        <w:tab/>
      </w:r>
      <w:r w:rsidRPr="005B5C74">
        <w:rPr>
          <w:highlight w:val="yellow"/>
        </w:rPr>
        <w:t>MeasResultList2EUTRA-r9</w:t>
      </w:r>
      <w:r>
        <w:tab/>
      </w:r>
      <w:r>
        <w:tab/>
        <w:t>OPTIONAL,</w:t>
      </w:r>
    </w:p>
    <w:p w14:paraId="2D516273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measResultListUTRA-r9</w:t>
      </w:r>
      <w:r>
        <w:tab/>
      </w:r>
      <w:r>
        <w:tab/>
      </w:r>
      <w:r>
        <w:tab/>
      </w:r>
      <w:r>
        <w:tab/>
      </w:r>
      <w:r>
        <w:tab/>
        <w:t>MeasResultList2UTRA-r9</w:t>
      </w:r>
      <w:r>
        <w:tab/>
      </w:r>
      <w:r>
        <w:tab/>
        <w:t>OPTIONAL,</w:t>
      </w:r>
    </w:p>
    <w:p w14:paraId="263A98EA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measResultListGERAN-r9</w:t>
      </w:r>
      <w:r>
        <w:tab/>
      </w:r>
      <w:r>
        <w:tab/>
      </w:r>
      <w:r>
        <w:tab/>
      </w:r>
      <w:r>
        <w:tab/>
      </w:r>
      <w:r>
        <w:tab/>
        <w:t>MeasResultListGERAN</w:t>
      </w:r>
      <w:r>
        <w:tab/>
      </w:r>
      <w:r>
        <w:tab/>
      </w:r>
      <w:r>
        <w:tab/>
        <w:t>OPTIONAL,</w:t>
      </w:r>
    </w:p>
    <w:p w14:paraId="31091942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measResultsCDMA2000-r9</w:t>
      </w:r>
      <w:r>
        <w:tab/>
      </w:r>
      <w:r>
        <w:tab/>
      </w:r>
      <w:r>
        <w:tab/>
      </w:r>
      <w:r>
        <w:tab/>
      </w:r>
      <w:r>
        <w:tab/>
        <w:t>MeasResultList2CDMA2000-r9</w:t>
      </w:r>
      <w:r>
        <w:tab/>
        <w:t>OPTIONAL</w:t>
      </w:r>
    </w:p>
    <w:p w14:paraId="451AC10F" w14:textId="77777777" w:rsidR="006D040D" w:rsidRDefault="006D040D" w:rsidP="006D040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6D2C40" w14:textId="77777777" w:rsidR="006D040D" w:rsidRDefault="006D040D" w:rsidP="006D040D">
      <w:pPr>
        <w:pStyle w:val="PL"/>
        <w:shd w:val="clear" w:color="auto" w:fill="E6E6E6"/>
      </w:pPr>
      <w:r>
        <w:tab/>
        <w:t>...</w:t>
      </w:r>
    </w:p>
    <w:p w14:paraId="2D4757E3" w14:textId="77777777" w:rsidR="006D040D" w:rsidRDefault="006D040D" w:rsidP="006D040D">
      <w:pPr>
        <w:pStyle w:val="PL"/>
        <w:shd w:val="clear" w:color="auto" w:fill="E6E6E6"/>
        <w:rPr>
          <w:rFonts w:eastAsia="Malgun Gothic"/>
        </w:rPr>
      </w:pPr>
      <w:r>
        <w:t>}</w:t>
      </w:r>
    </w:p>
    <w:p w14:paraId="6ED16037" w14:textId="28A0CD95" w:rsidR="006D040D" w:rsidRDefault="006D040D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</w:p>
    <w:p w14:paraId="4B84F6BF" w14:textId="293CA975" w:rsidR="00047D3D" w:rsidRDefault="005B5C74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he measurement results of neighbour LTE cells </w:t>
      </w:r>
      <w:r w:rsidR="000062E1" w:rsidRPr="000062E1">
        <w:rPr>
          <w:rFonts w:eastAsia="宋体"/>
          <w:i/>
          <w:sz w:val="22"/>
          <w:szCs w:val="22"/>
          <w:lang w:eastAsia="zh-CN"/>
        </w:rPr>
        <w:t>MeasResultList2EUTRA-r9</w:t>
      </w:r>
      <w:r w:rsidR="000062E1" w:rsidRPr="000062E1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as an optional IE contained in RLF reports.</w:t>
      </w:r>
      <w:r w:rsidR="000062E1">
        <w:rPr>
          <w:rFonts w:eastAsia="宋体" w:hint="eastAsia"/>
          <w:sz w:val="22"/>
          <w:szCs w:val="22"/>
          <w:lang w:eastAsia="zh-CN"/>
        </w:rPr>
        <w:t xml:space="preserve"> </w:t>
      </w:r>
      <w:r w:rsidR="00047D3D">
        <w:rPr>
          <w:rFonts w:eastAsia="宋体"/>
          <w:sz w:val="22"/>
          <w:szCs w:val="22"/>
          <w:lang w:eastAsia="zh-CN"/>
        </w:rPr>
        <w:t xml:space="preserve">As we know, the range of </w:t>
      </w:r>
      <w:r w:rsidR="00047D3D" w:rsidRPr="00455071">
        <w:rPr>
          <w:i/>
          <w:sz w:val="22"/>
        </w:rPr>
        <w:t>ARFCN-ValueEUTRA</w:t>
      </w:r>
      <w:r w:rsidR="00047D3D">
        <w:rPr>
          <w:i/>
        </w:rPr>
        <w:t xml:space="preserve"> </w:t>
      </w:r>
      <w:r w:rsidR="00047D3D" w:rsidRPr="00047D3D">
        <w:rPr>
          <w:rFonts w:eastAsia="宋体"/>
          <w:sz w:val="22"/>
          <w:szCs w:val="22"/>
          <w:lang w:eastAsia="zh-CN"/>
        </w:rPr>
        <w:t>is not enough to cover</w:t>
      </w:r>
      <w:r w:rsidR="00047D3D">
        <w:rPr>
          <w:rFonts w:eastAsia="宋体"/>
          <w:sz w:val="22"/>
          <w:szCs w:val="22"/>
          <w:lang w:eastAsia="zh-CN"/>
        </w:rPr>
        <w:t xml:space="preserve"> all band</w:t>
      </w:r>
      <w:r w:rsidR="005B207D">
        <w:rPr>
          <w:rFonts w:eastAsia="宋体"/>
          <w:sz w:val="22"/>
          <w:szCs w:val="22"/>
          <w:lang w:eastAsia="zh-CN"/>
        </w:rPr>
        <w:t>s</w:t>
      </w:r>
      <w:r w:rsidR="00047D3D">
        <w:rPr>
          <w:rFonts w:eastAsia="宋体"/>
          <w:sz w:val="22"/>
          <w:szCs w:val="22"/>
          <w:lang w:eastAsia="zh-CN"/>
        </w:rPr>
        <w:t xml:space="preserve"> </w:t>
      </w:r>
      <w:r w:rsidR="00D33490">
        <w:rPr>
          <w:rFonts w:eastAsia="宋体"/>
          <w:sz w:val="22"/>
          <w:szCs w:val="22"/>
          <w:lang w:eastAsia="zh-CN"/>
        </w:rPr>
        <w:t>defined in TS36.101</w:t>
      </w:r>
      <w:r w:rsidR="00047D3D">
        <w:rPr>
          <w:rFonts w:eastAsia="宋体"/>
          <w:sz w:val="22"/>
          <w:szCs w:val="22"/>
          <w:lang w:eastAsia="zh-CN"/>
        </w:rPr>
        <w:t>.</w:t>
      </w:r>
      <w:r w:rsidR="00C823FF">
        <w:rPr>
          <w:rFonts w:eastAsia="宋体"/>
          <w:sz w:val="22"/>
          <w:szCs w:val="22"/>
          <w:lang w:eastAsia="zh-CN"/>
        </w:rPr>
        <w:t xml:space="preserve"> </w:t>
      </w:r>
      <w:r w:rsidR="003F707F">
        <w:rPr>
          <w:rFonts w:eastAsia="宋体"/>
          <w:sz w:val="22"/>
          <w:szCs w:val="22"/>
          <w:lang w:eastAsia="zh-CN"/>
        </w:rPr>
        <w:t>Thus,</w:t>
      </w:r>
      <w:r w:rsidR="00C823FF">
        <w:rPr>
          <w:rFonts w:eastAsia="宋体"/>
          <w:sz w:val="22"/>
          <w:szCs w:val="22"/>
          <w:lang w:eastAsia="zh-CN"/>
        </w:rPr>
        <w:t xml:space="preserve"> 3GPP introduce an e</w:t>
      </w:r>
      <w:r w:rsidR="00C823FF" w:rsidRPr="00036D59">
        <w:rPr>
          <w:rFonts w:eastAsia="宋体"/>
          <w:sz w:val="22"/>
          <w:szCs w:val="22"/>
          <w:lang w:eastAsia="zh-CN"/>
        </w:rPr>
        <w:t xml:space="preserve">xtension value </w:t>
      </w:r>
      <w:r w:rsidR="00C823FF">
        <w:rPr>
          <w:rFonts w:eastAsia="宋体"/>
          <w:sz w:val="22"/>
          <w:szCs w:val="22"/>
          <w:lang w:eastAsia="zh-CN"/>
        </w:rPr>
        <w:t>for</w:t>
      </w:r>
      <w:r w:rsidR="00C823FF" w:rsidRPr="00036D59">
        <w:rPr>
          <w:rFonts w:eastAsia="宋体"/>
          <w:sz w:val="22"/>
          <w:szCs w:val="22"/>
          <w:lang w:eastAsia="zh-CN"/>
        </w:rPr>
        <w:t xml:space="preserve"> EARFCN</w:t>
      </w:r>
      <w:r w:rsidR="003F707F">
        <w:rPr>
          <w:rFonts w:eastAsia="宋体"/>
          <w:sz w:val="22"/>
          <w:szCs w:val="22"/>
          <w:lang w:eastAsia="zh-CN"/>
        </w:rPr>
        <w:t xml:space="preserve"> in release 9</w:t>
      </w:r>
      <w:r w:rsidR="00C823FF">
        <w:rPr>
          <w:rFonts w:eastAsia="宋体"/>
          <w:sz w:val="22"/>
          <w:szCs w:val="22"/>
          <w:lang w:eastAsia="zh-CN"/>
        </w:rPr>
        <w:t xml:space="preserve">. </w:t>
      </w:r>
    </w:p>
    <w:p w14:paraId="6ECB8418" w14:textId="5AD777F9" w:rsidR="00455071" w:rsidRPr="00455071" w:rsidRDefault="00455071" w:rsidP="00451EB1">
      <w:pPr>
        <w:spacing w:line="360" w:lineRule="auto"/>
        <w:jc w:val="both"/>
        <w:rPr>
          <w:i/>
        </w:rPr>
      </w:pPr>
      <w:r w:rsidRPr="00625861">
        <w:rPr>
          <w:i/>
          <w:highlight w:val="yellow"/>
        </w:rPr>
        <w:t>ARFCN-ValueEUTRA-v9e0 ::=</w:t>
      </w:r>
      <w:r w:rsidRPr="00625861">
        <w:rPr>
          <w:i/>
          <w:highlight w:val="yellow"/>
        </w:rPr>
        <w:tab/>
      </w:r>
      <w:r w:rsidRPr="00625861">
        <w:rPr>
          <w:i/>
          <w:highlight w:val="yellow"/>
        </w:rPr>
        <w:tab/>
      </w:r>
      <w:r w:rsidRPr="00625861">
        <w:rPr>
          <w:i/>
          <w:highlight w:val="yellow"/>
        </w:rPr>
        <w:tab/>
        <w:t>INTEGER (maxEARFCN-Plus1..maxEARFCN2)</w:t>
      </w:r>
    </w:p>
    <w:p w14:paraId="747743BE" w14:textId="53FDD298" w:rsidR="00451EB1" w:rsidRDefault="00451EB1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 w:rsidRPr="00D114BE">
        <w:rPr>
          <w:rFonts w:eastAsia="宋体" w:hint="eastAsia"/>
          <w:sz w:val="22"/>
          <w:szCs w:val="22"/>
          <w:lang w:eastAsia="zh-CN"/>
        </w:rPr>
        <w:t>A</w:t>
      </w:r>
      <w:r w:rsidRPr="00D114BE">
        <w:rPr>
          <w:rFonts w:eastAsia="宋体"/>
          <w:sz w:val="22"/>
          <w:szCs w:val="22"/>
          <w:lang w:eastAsia="zh-CN"/>
        </w:rPr>
        <w:t xml:space="preserve">s per TS36.331, the definition of </w:t>
      </w:r>
      <w:r w:rsidRPr="006D040D">
        <w:rPr>
          <w:rFonts w:eastAsia="宋体"/>
          <w:i/>
          <w:sz w:val="22"/>
          <w:szCs w:val="22"/>
          <w:lang w:eastAsia="zh-CN"/>
        </w:rPr>
        <w:t>RLF-Report-v9e0</w:t>
      </w:r>
      <w:r>
        <w:rPr>
          <w:rFonts w:eastAsia="宋体"/>
          <w:sz w:val="22"/>
          <w:szCs w:val="22"/>
          <w:lang w:eastAsia="zh-CN"/>
        </w:rPr>
        <w:t xml:space="preserve"> IE is as follow:</w:t>
      </w:r>
    </w:p>
    <w:p w14:paraId="1E6ED493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t>UEInformationResponse-v9e0-IEs ::= SEQUENCE {</w:t>
      </w:r>
    </w:p>
    <w:p w14:paraId="1CDDCB52" w14:textId="77777777" w:rsidR="00451EB1" w:rsidRDefault="00451EB1" w:rsidP="00451EB1">
      <w:pPr>
        <w:pStyle w:val="PL"/>
        <w:shd w:val="clear" w:color="auto" w:fill="E6E6E6"/>
      </w:pPr>
      <w:r>
        <w:tab/>
      </w:r>
      <w:r w:rsidRPr="002F00E3">
        <w:rPr>
          <w:highlight w:val="yellow"/>
        </w:rPr>
        <w:t>rlf-Report-v9e0</w:t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  <w:t>RLF-Report-v9e0</w:t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  <w:t>OPTIONAL,</w:t>
      </w:r>
    </w:p>
    <w:p w14:paraId="03CDB9F2" w14:textId="77777777" w:rsidR="00451EB1" w:rsidRDefault="00451EB1" w:rsidP="00451EB1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6633263" w14:textId="77777777" w:rsidR="00451EB1" w:rsidRDefault="00451EB1" w:rsidP="00451EB1">
      <w:pPr>
        <w:pStyle w:val="PL"/>
        <w:shd w:val="clear" w:color="auto" w:fill="E6E6E6"/>
      </w:pPr>
      <w:r>
        <w:t>}</w:t>
      </w:r>
    </w:p>
    <w:p w14:paraId="2690BFA8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t xml:space="preserve">RLF-Report-v9e0 ::= </w:t>
      </w:r>
      <w:r>
        <w:tab/>
      </w:r>
      <w:r>
        <w:tab/>
      </w:r>
      <w:r>
        <w:tab/>
      </w:r>
      <w:r>
        <w:tab/>
        <w:t>SEQUENCE {</w:t>
      </w:r>
    </w:p>
    <w:p w14:paraId="1A1552A5" w14:textId="77777777" w:rsidR="00451EB1" w:rsidRDefault="00451EB1" w:rsidP="00451EB1">
      <w:pPr>
        <w:pStyle w:val="PL"/>
        <w:shd w:val="clear" w:color="auto" w:fill="E6E6E6"/>
      </w:pPr>
      <w:r>
        <w:tab/>
        <w:t>measResultListEUTRA-v9e0</w:t>
      </w:r>
      <w:r>
        <w:tab/>
      </w:r>
      <w:r>
        <w:tab/>
      </w:r>
      <w:r>
        <w:tab/>
        <w:t>MeasResultList2EUTRA-v9e0</w:t>
      </w:r>
    </w:p>
    <w:p w14:paraId="3F1049C6" w14:textId="77777777" w:rsidR="00451EB1" w:rsidRDefault="00451EB1" w:rsidP="00451EB1">
      <w:pPr>
        <w:pStyle w:val="PL"/>
        <w:shd w:val="clear" w:color="auto" w:fill="E6E6E6"/>
      </w:pPr>
      <w:r>
        <w:t>}</w:t>
      </w:r>
    </w:p>
    <w:p w14:paraId="6EEB15DB" w14:textId="77777777" w:rsidR="00451EB1" w:rsidRDefault="00451EB1" w:rsidP="00451EB1">
      <w:pPr>
        <w:pStyle w:val="PL"/>
        <w:shd w:val="clear" w:color="auto" w:fill="E6E6E6"/>
      </w:pPr>
      <w:r>
        <w:t>MeasResultList2EUTRA-v9e0 ::=</w:t>
      </w:r>
      <w:r>
        <w:tab/>
      </w:r>
      <w:r>
        <w:tab/>
      </w:r>
      <w:r>
        <w:tab/>
        <w:t xml:space="preserve">SEQUENCE (SIZE (1..maxFreq)) OF </w:t>
      </w:r>
      <w:r w:rsidRPr="002F00E3">
        <w:rPr>
          <w:highlight w:val="yellow"/>
        </w:rPr>
        <w:t>MeasResult2EUTRA-v9e0</w:t>
      </w:r>
    </w:p>
    <w:p w14:paraId="4BB26619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t>MeasResult2EUTRA-v9e0 ::=</w:t>
      </w:r>
      <w:r>
        <w:tab/>
      </w:r>
      <w:r>
        <w:tab/>
      </w:r>
      <w:r>
        <w:tab/>
      </w:r>
      <w:r>
        <w:tab/>
        <w:t>SEQUENCE {</w:t>
      </w:r>
    </w:p>
    <w:p w14:paraId="1603AA85" w14:textId="77777777" w:rsidR="00451EB1" w:rsidRDefault="00451EB1" w:rsidP="00451EB1">
      <w:pPr>
        <w:pStyle w:val="PL"/>
        <w:shd w:val="clear" w:color="auto" w:fill="E6E6E6"/>
      </w:pPr>
      <w:r>
        <w:tab/>
        <w:t>carrierFreq-v9e0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ARFCN-ValueEUTRA-v9e0</w:t>
      </w:r>
      <w:r>
        <w:rPr>
          <w:lang w:eastAsia="zh-CN"/>
        </w:rPr>
        <w:tab/>
      </w:r>
      <w:r>
        <w:rPr>
          <w:lang w:eastAsia="zh-CN"/>
        </w:rPr>
        <w:tab/>
        <w:t>OPTIONAL</w:t>
      </w:r>
    </w:p>
    <w:p w14:paraId="25B17733" w14:textId="77777777" w:rsidR="00451EB1" w:rsidRPr="00E17E1D" w:rsidRDefault="00451EB1" w:rsidP="00451EB1">
      <w:pPr>
        <w:pStyle w:val="PL"/>
        <w:shd w:val="clear" w:color="auto" w:fill="E6E6E6"/>
      </w:pPr>
      <w:r>
        <w:lastRenderedPageBreak/>
        <w:t>}</w:t>
      </w:r>
    </w:p>
    <w:p w14:paraId="2436B2ED" w14:textId="77777777" w:rsidR="00451EB1" w:rsidRDefault="00451EB1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</w:p>
    <w:p w14:paraId="35D6E841" w14:textId="0AFB6414" w:rsidR="00036D59" w:rsidRDefault="00625861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</w:t>
      </w:r>
      <w:r w:rsidR="00451EB1" w:rsidRPr="00E17E1D">
        <w:rPr>
          <w:rFonts w:eastAsia="宋体"/>
          <w:sz w:val="22"/>
          <w:szCs w:val="22"/>
          <w:lang w:eastAsia="zh-CN"/>
        </w:rPr>
        <w:t>he RLF-Report-v9e0 IE consists of multiple measurement result</w:t>
      </w:r>
      <w:r w:rsidR="00451EB1">
        <w:rPr>
          <w:rFonts w:eastAsia="宋体"/>
          <w:sz w:val="22"/>
          <w:szCs w:val="22"/>
          <w:lang w:eastAsia="zh-CN"/>
        </w:rPr>
        <w:t>s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 </w:t>
      </w:r>
      <w:r w:rsidR="00451EB1" w:rsidRPr="002617BD">
        <w:rPr>
          <w:i/>
          <w:sz w:val="22"/>
          <w:szCs w:val="22"/>
        </w:rPr>
        <w:t>ARFCN-ValueEUTRA-v9e0</w:t>
      </w:r>
      <w:r w:rsidR="00451EB1" w:rsidRPr="00E17E1D">
        <w:rPr>
          <w:rFonts w:eastAsia="宋体"/>
          <w:sz w:val="22"/>
          <w:szCs w:val="22"/>
          <w:lang w:eastAsia="zh-CN"/>
        </w:rPr>
        <w:t>.</w:t>
      </w:r>
      <w:r w:rsidR="00451EB1" w:rsidRPr="00E17E1D">
        <w:rPr>
          <w:rFonts w:eastAsia="宋体" w:hint="eastAsia"/>
          <w:sz w:val="22"/>
          <w:szCs w:val="22"/>
          <w:lang w:eastAsia="zh-CN"/>
        </w:rPr>
        <w:t xml:space="preserve"> </w:t>
      </w:r>
      <w:r w:rsidR="00451EB1">
        <w:rPr>
          <w:rFonts w:eastAsia="宋体"/>
          <w:sz w:val="22"/>
          <w:szCs w:val="22"/>
          <w:lang w:eastAsia="zh-CN"/>
        </w:rPr>
        <w:t xml:space="preserve">And the </w:t>
      </w:r>
      <w:r w:rsidR="00451EB1" w:rsidRPr="002617BD">
        <w:rPr>
          <w:i/>
          <w:sz w:val="22"/>
          <w:szCs w:val="22"/>
        </w:rPr>
        <w:t>ARFCN-ValueEUTRA-v9e0</w:t>
      </w:r>
      <w:r w:rsidR="00451EB1" w:rsidRPr="0059656C">
        <w:rPr>
          <w:rFonts w:eastAsia="宋体"/>
          <w:sz w:val="22"/>
          <w:szCs w:val="22"/>
          <w:lang w:eastAsia="zh-CN"/>
        </w:rPr>
        <w:t xml:space="preserve"> is an extension value for 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IE </w:t>
      </w:r>
      <w:r w:rsidR="00451EB1" w:rsidRPr="00AE72B6">
        <w:rPr>
          <w:rFonts w:eastAsia="宋体"/>
          <w:i/>
          <w:sz w:val="22"/>
          <w:szCs w:val="22"/>
          <w:lang w:eastAsia="zh-CN"/>
        </w:rPr>
        <w:t>ARFCN-ValueEUTRA</w:t>
      </w:r>
      <w:r w:rsidR="00451EB1">
        <w:rPr>
          <w:rFonts w:eastAsia="宋体"/>
          <w:sz w:val="22"/>
          <w:szCs w:val="22"/>
          <w:lang w:eastAsia="zh-CN"/>
        </w:rPr>
        <w:t xml:space="preserve"> which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 used to indicate the ARFCN applicable for a downlink, uplink or bi-directional (TDD) E-UTRA carrier frequency, as defined in TS 36.101. </w:t>
      </w:r>
      <w:r w:rsidR="00AE72B6">
        <w:rPr>
          <w:rFonts w:eastAsia="宋体"/>
          <w:sz w:val="22"/>
          <w:szCs w:val="22"/>
          <w:lang w:eastAsia="zh-CN"/>
        </w:rPr>
        <w:t>In addition, the</w:t>
      </w:r>
      <w:r w:rsidR="006D040D" w:rsidRPr="00036D59">
        <w:rPr>
          <w:rFonts w:eastAsia="宋体"/>
          <w:sz w:val="22"/>
          <w:szCs w:val="22"/>
          <w:lang w:eastAsia="zh-CN"/>
        </w:rPr>
        <w:t xml:space="preserve"> </w:t>
      </w:r>
      <w:r w:rsidR="006D040D" w:rsidRPr="00960112">
        <w:rPr>
          <w:rFonts w:eastAsia="宋体"/>
          <w:i/>
          <w:sz w:val="22"/>
          <w:szCs w:val="22"/>
          <w:lang w:eastAsia="zh-CN"/>
        </w:rPr>
        <w:t>measResultListEUTRA-v9e0</w:t>
      </w:r>
      <w:r w:rsidR="00451EB1">
        <w:rPr>
          <w:rFonts w:eastAsia="宋体"/>
          <w:sz w:val="22"/>
          <w:szCs w:val="22"/>
          <w:lang w:eastAsia="zh-CN"/>
        </w:rPr>
        <w:t xml:space="preserve"> </w:t>
      </w:r>
      <w:r w:rsidR="006D040D" w:rsidRPr="00036D59">
        <w:rPr>
          <w:rFonts w:eastAsia="宋体"/>
          <w:sz w:val="22"/>
          <w:szCs w:val="22"/>
          <w:lang w:eastAsia="zh-CN"/>
        </w:rPr>
        <w:t xml:space="preserve">shall include the same number of entries, and listed in the same order, as in </w:t>
      </w:r>
      <w:r w:rsidR="006D040D" w:rsidRPr="00960112">
        <w:rPr>
          <w:rFonts w:eastAsia="宋体"/>
          <w:i/>
          <w:sz w:val="22"/>
          <w:szCs w:val="22"/>
          <w:lang w:eastAsia="zh-CN"/>
        </w:rPr>
        <w:t>measResultListEUTRA-r9</w:t>
      </w:r>
      <w:r w:rsidR="00451EB1">
        <w:rPr>
          <w:rFonts w:eastAsia="宋体"/>
          <w:sz w:val="22"/>
          <w:szCs w:val="22"/>
          <w:lang w:eastAsia="zh-CN"/>
        </w:rPr>
        <w:t xml:space="preserve">. </w:t>
      </w:r>
    </w:p>
    <w:p w14:paraId="072BF5EE" w14:textId="477C65D2" w:rsidR="009029DC" w:rsidRPr="00B85C8D" w:rsidRDefault="00036D59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On this point, the </w:t>
      </w:r>
      <w:r w:rsidRPr="00BE34BE">
        <w:rPr>
          <w:rFonts w:eastAsia="宋体"/>
          <w:i/>
          <w:sz w:val="22"/>
          <w:szCs w:val="22"/>
          <w:lang w:eastAsia="zh-CN"/>
        </w:rPr>
        <w:t>RLF-Report-v9e0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8A4AD3">
        <w:rPr>
          <w:rFonts w:eastAsia="宋体"/>
          <w:sz w:val="22"/>
          <w:szCs w:val="22"/>
          <w:lang w:eastAsia="zh-CN"/>
        </w:rPr>
        <w:t>can be regarded as an assistant information</w:t>
      </w:r>
      <w:r>
        <w:rPr>
          <w:rFonts w:eastAsia="宋体"/>
          <w:sz w:val="22"/>
          <w:szCs w:val="22"/>
          <w:lang w:eastAsia="zh-CN"/>
        </w:rPr>
        <w:t xml:space="preserve"> to indicate </w:t>
      </w:r>
      <w:r w:rsidR="008A4AD3">
        <w:rPr>
          <w:rFonts w:eastAsia="宋体"/>
          <w:sz w:val="22"/>
          <w:szCs w:val="22"/>
          <w:lang w:eastAsia="zh-CN"/>
        </w:rPr>
        <w:t>the</w:t>
      </w:r>
      <w:r w:rsidR="00960112" w:rsidRPr="0059656C">
        <w:rPr>
          <w:rFonts w:eastAsia="宋体"/>
          <w:sz w:val="22"/>
          <w:szCs w:val="22"/>
          <w:lang w:eastAsia="zh-CN"/>
        </w:rPr>
        <w:t xml:space="preserve"> extension value for</w:t>
      </w:r>
      <w:r w:rsidR="00960112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960112">
        <w:rPr>
          <w:rFonts w:eastAsia="宋体"/>
          <w:sz w:val="22"/>
          <w:szCs w:val="22"/>
          <w:lang w:eastAsia="zh-CN"/>
        </w:rPr>
        <w:t xml:space="preserve">measurement results </w:t>
      </w:r>
      <w:r w:rsidR="008A4AD3">
        <w:rPr>
          <w:rFonts w:eastAsia="宋体"/>
          <w:sz w:val="22"/>
          <w:szCs w:val="22"/>
          <w:lang w:eastAsia="zh-CN"/>
        </w:rPr>
        <w:t xml:space="preserve">listed </w:t>
      </w:r>
      <w:r w:rsidRPr="00036D59">
        <w:rPr>
          <w:rFonts w:eastAsia="宋体"/>
          <w:sz w:val="22"/>
          <w:szCs w:val="22"/>
          <w:lang w:eastAsia="zh-CN"/>
        </w:rPr>
        <w:t xml:space="preserve">in </w:t>
      </w:r>
      <w:r w:rsidRPr="00BE34BE">
        <w:rPr>
          <w:rFonts w:eastAsia="宋体"/>
          <w:i/>
          <w:sz w:val="22"/>
          <w:szCs w:val="22"/>
          <w:lang w:eastAsia="zh-CN"/>
        </w:rPr>
        <w:t>RLF-Report-r</w:t>
      </w:r>
      <w:r w:rsidR="00513D27" w:rsidRPr="00BE34BE">
        <w:rPr>
          <w:rFonts w:eastAsia="宋体"/>
          <w:i/>
          <w:sz w:val="22"/>
          <w:szCs w:val="22"/>
          <w:lang w:eastAsia="zh-CN"/>
        </w:rPr>
        <w:t>9</w:t>
      </w:r>
      <w:r w:rsidR="00513D27">
        <w:rPr>
          <w:rFonts w:eastAsia="宋体"/>
          <w:sz w:val="22"/>
          <w:szCs w:val="22"/>
          <w:lang w:eastAsia="zh-CN"/>
        </w:rPr>
        <w:t>.</w:t>
      </w:r>
    </w:p>
    <w:p w14:paraId="7AD4576F" w14:textId="2F05AC60" w:rsidR="00EA4989" w:rsidRPr="001517DF" w:rsidRDefault="00BB7E1D" w:rsidP="00F47108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Observation:</w:t>
      </w:r>
      <w:r w:rsidR="001517DF">
        <w:rPr>
          <w:rFonts w:cs="Arial"/>
          <w:b/>
          <w:sz w:val="22"/>
          <w:lang w:eastAsia="zh-CN"/>
        </w:rPr>
        <w:t xml:space="preserve"> </w:t>
      </w:r>
      <w:r w:rsidRPr="00E80EE8">
        <w:rPr>
          <w:rFonts w:eastAsia="宋体"/>
          <w:b/>
          <w:sz w:val="22"/>
          <w:szCs w:val="22"/>
          <w:lang w:eastAsia="zh-CN"/>
        </w:rPr>
        <w:t xml:space="preserve">the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RLF-Report-v9e0</w:t>
      </w:r>
      <w:r w:rsidRPr="00E80EE8">
        <w:rPr>
          <w:rFonts w:eastAsia="宋体"/>
          <w:b/>
          <w:sz w:val="22"/>
          <w:szCs w:val="22"/>
          <w:lang w:eastAsia="zh-CN"/>
        </w:rPr>
        <w:t xml:space="preserve"> indicate</w:t>
      </w:r>
      <w:r w:rsidR="00564B70" w:rsidRPr="00E80EE8">
        <w:rPr>
          <w:rFonts w:eastAsia="宋体"/>
          <w:b/>
          <w:sz w:val="22"/>
          <w:szCs w:val="22"/>
          <w:lang w:eastAsia="zh-CN"/>
        </w:rPr>
        <w:t>s</w:t>
      </w:r>
      <w:r w:rsidRPr="00E80EE8">
        <w:rPr>
          <w:rFonts w:eastAsia="宋体"/>
          <w:b/>
          <w:sz w:val="22"/>
          <w:szCs w:val="22"/>
          <w:lang w:eastAsia="zh-CN"/>
        </w:rPr>
        <w:t xml:space="preserve"> the extension value for the measurement results listed in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RLF-Report-r9</w:t>
      </w:r>
      <w:r w:rsidR="003F34B2" w:rsidRPr="00E80EE8">
        <w:rPr>
          <w:rFonts w:cs="Arial"/>
          <w:b/>
          <w:sz w:val="22"/>
          <w:lang w:eastAsia="zh-CN"/>
        </w:rPr>
        <w:t>.</w:t>
      </w:r>
      <w:r w:rsidR="003D7E09">
        <w:rPr>
          <w:rFonts w:cs="Arial"/>
          <w:b/>
          <w:sz w:val="22"/>
          <w:lang w:eastAsia="zh-CN"/>
        </w:rPr>
        <w:t xml:space="preserve"> </w:t>
      </w:r>
    </w:p>
    <w:p w14:paraId="7917F375" w14:textId="03B5FCD1" w:rsidR="00EA4989" w:rsidRDefault="003D7E09" w:rsidP="00F4710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I</w:t>
      </w:r>
      <w:r>
        <w:rPr>
          <w:rFonts w:cs="Arial"/>
          <w:sz w:val="22"/>
          <w:lang w:eastAsia="zh-CN"/>
        </w:rPr>
        <w:t xml:space="preserve">n order to support MRO in inter-system scenario, the following highlight information was agreed to be contained in the RLF report. </w:t>
      </w:r>
      <w:r w:rsidR="002D2394">
        <w:rPr>
          <w:rFonts w:cs="Arial"/>
          <w:sz w:val="22"/>
          <w:lang w:eastAsia="zh-CN"/>
        </w:rPr>
        <w:t xml:space="preserve">It is natural to introduce the </w:t>
      </w:r>
      <w:r w:rsidR="002D2394" w:rsidRPr="00BE34BE">
        <w:rPr>
          <w:rFonts w:eastAsia="宋体"/>
          <w:i/>
          <w:sz w:val="22"/>
          <w:szCs w:val="22"/>
          <w:lang w:eastAsia="zh-CN"/>
        </w:rPr>
        <w:t>RLF-Report-v9e0</w:t>
      </w:r>
      <w:r w:rsidR="002D2394">
        <w:rPr>
          <w:rFonts w:eastAsia="宋体"/>
          <w:i/>
          <w:sz w:val="22"/>
          <w:szCs w:val="22"/>
          <w:lang w:eastAsia="zh-CN"/>
        </w:rPr>
        <w:t xml:space="preserve"> IE </w:t>
      </w:r>
      <w:r w:rsidR="002D2394" w:rsidRPr="002D2394">
        <w:rPr>
          <w:rFonts w:cs="Arial"/>
          <w:sz w:val="22"/>
          <w:lang w:eastAsia="zh-CN"/>
        </w:rPr>
        <w:t xml:space="preserve">in NR scenario to indicate </w:t>
      </w:r>
      <w:r w:rsidR="002D2394">
        <w:rPr>
          <w:rFonts w:cs="Arial"/>
          <w:sz w:val="22"/>
          <w:lang w:eastAsia="zh-CN"/>
        </w:rPr>
        <w:t xml:space="preserve">neighbouring cell which shall use </w:t>
      </w:r>
      <w:r w:rsidR="002D2394" w:rsidRPr="002617BD">
        <w:rPr>
          <w:i/>
          <w:sz w:val="22"/>
          <w:szCs w:val="22"/>
        </w:rPr>
        <w:t>ARFCN-ValueEUTRA-v9e0</w:t>
      </w:r>
      <w:r w:rsidR="002D2394">
        <w:rPr>
          <w:i/>
          <w:sz w:val="22"/>
          <w:szCs w:val="22"/>
        </w:rPr>
        <w:t xml:space="preserve"> </w:t>
      </w:r>
      <w:r w:rsidR="002D2394">
        <w:rPr>
          <w:rFonts w:cs="Arial"/>
          <w:sz w:val="22"/>
          <w:lang w:eastAsia="zh-CN"/>
        </w:rPr>
        <w:t>to indicate its ARFCN value.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5"/>
        <w:gridCol w:w="3057"/>
      </w:tblGrid>
      <w:tr w:rsidR="003D7E09" w:rsidRPr="007E741D" w14:paraId="41301CA5" w14:textId="77777777" w:rsidTr="00A93679">
        <w:tc>
          <w:tcPr>
            <w:tcW w:w="2448" w:type="dxa"/>
          </w:tcPr>
          <w:p w14:paraId="3C3B0018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7F6393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1BC37D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695" w:type="dxa"/>
          </w:tcPr>
          <w:p w14:paraId="1C275805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3057" w:type="dxa"/>
          </w:tcPr>
          <w:p w14:paraId="2C6887D7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</w:tr>
      <w:tr w:rsidR="003D7E09" w:rsidRPr="007E741D" w14:paraId="19BDCB77" w14:textId="77777777" w:rsidTr="00A93679">
        <w:tc>
          <w:tcPr>
            <w:tcW w:w="2448" w:type="dxa"/>
          </w:tcPr>
          <w:p w14:paraId="6DC7C21A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</w:tcPr>
          <w:p w14:paraId="236E495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8FF9B97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6100D0A9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7751D74E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</w:tr>
      <w:tr w:rsidR="003D7E09" w:rsidRPr="007E741D" w14:paraId="3125CE62" w14:textId="77777777" w:rsidTr="00A93679">
        <w:tc>
          <w:tcPr>
            <w:tcW w:w="2448" w:type="dxa"/>
          </w:tcPr>
          <w:p w14:paraId="21335F16" w14:textId="77777777" w:rsidR="003D7E09" w:rsidRPr="007E741D" w:rsidRDefault="003D7E09" w:rsidP="00A9367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</w:tcPr>
          <w:p w14:paraId="4AD39413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1E488E0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2763C966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3A322798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</w:tr>
      <w:tr w:rsidR="003D7E09" w:rsidRPr="00BC48B5" w14:paraId="0D9E6A81" w14:textId="77777777" w:rsidTr="00A93679">
        <w:tc>
          <w:tcPr>
            <w:tcW w:w="2448" w:type="dxa"/>
          </w:tcPr>
          <w:p w14:paraId="126B491D" w14:textId="77777777" w:rsidR="003D7E09" w:rsidRPr="007E741D" w:rsidRDefault="003D7E09" w:rsidP="00A9367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38E0AA43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DF0A62E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3424046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</w:tcPr>
          <w:p w14:paraId="64C8FCFD" w14:textId="77777777" w:rsidR="003D7E09" w:rsidRPr="00BC48B5" w:rsidRDefault="003D7E09" w:rsidP="00A93679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</w:tr>
      <w:tr w:rsidR="003D7E09" w:rsidRPr="00D40451" w14:paraId="220B3308" w14:textId="77777777" w:rsidTr="00A93679">
        <w:tc>
          <w:tcPr>
            <w:tcW w:w="2448" w:type="dxa"/>
          </w:tcPr>
          <w:p w14:paraId="11687C41" w14:textId="77777777" w:rsidR="003D7E09" w:rsidRPr="007E741D" w:rsidRDefault="003D7E09" w:rsidP="00A9367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</w:tcPr>
          <w:p w14:paraId="70739597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D3EA2BD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06F6014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269AF73A" w14:textId="77777777" w:rsidR="003D7E09" w:rsidRPr="00D40451" w:rsidRDefault="003D7E09" w:rsidP="00A93679">
            <w:pPr>
              <w:pStyle w:val="TAL"/>
              <w:rPr>
                <w:i/>
                <w:lang w:eastAsia="ja-JP"/>
              </w:rPr>
            </w:pPr>
          </w:p>
        </w:tc>
      </w:tr>
      <w:tr w:rsidR="003D7E09" w:rsidRPr="00DB0C03" w14:paraId="7D5A0539" w14:textId="77777777" w:rsidTr="00A93679">
        <w:tc>
          <w:tcPr>
            <w:tcW w:w="2448" w:type="dxa"/>
          </w:tcPr>
          <w:p w14:paraId="22B16DE9" w14:textId="77777777" w:rsidR="003D7E09" w:rsidRPr="002D2394" w:rsidRDefault="003D7E09" w:rsidP="00A93679">
            <w:pPr>
              <w:pStyle w:val="TAL"/>
              <w:ind w:left="227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&gt;&gt;LTE UE RLF Report Container</w:t>
            </w:r>
          </w:p>
        </w:tc>
        <w:tc>
          <w:tcPr>
            <w:tcW w:w="1080" w:type="dxa"/>
          </w:tcPr>
          <w:p w14:paraId="0BD2395F" w14:textId="77777777" w:rsidR="003D7E09" w:rsidRPr="002D2394" w:rsidRDefault="003D7E09" w:rsidP="00A93679">
            <w:pPr>
              <w:pStyle w:val="TAL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1AEFAE0E" w14:textId="77777777" w:rsidR="003D7E09" w:rsidRPr="002D2394" w:rsidRDefault="003D7E09" w:rsidP="00A93679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695" w:type="dxa"/>
          </w:tcPr>
          <w:p w14:paraId="77F51FEE" w14:textId="77777777" w:rsidR="003D7E09" w:rsidRPr="002D2394" w:rsidRDefault="003D7E09" w:rsidP="00A93679">
            <w:pPr>
              <w:pStyle w:val="TAL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OCTET STRING</w:t>
            </w:r>
          </w:p>
        </w:tc>
        <w:tc>
          <w:tcPr>
            <w:tcW w:w="3057" w:type="dxa"/>
          </w:tcPr>
          <w:p w14:paraId="11D6ED4B" w14:textId="77777777" w:rsidR="003D7E09" w:rsidRPr="002D2394" w:rsidRDefault="003D7E09" w:rsidP="00A93679">
            <w:pPr>
              <w:pStyle w:val="TAL"/>
              <w:rPr>
                <w:i/>
                <w:szCs w:val="18"/>
                <w:highlight w:val="yellow"/>
                <w:lang w:eastAsia="ja-JP"/>
              </w:rPr>
            </w:pPr>
            <w:r w:rsidRPr="002D2394">
              <w:rPr>
                <w:i/>
                <w:szCs w:val="18"/>
                <w:highlight w:val="yellow"/>
              </w:rPr>
              <w:t>RLF-Report-r9</w:t>
            </w:r>
            <w:r w:rsidRPr="002D2394">
              <w:rPr>
                <w:szCs w:val="18"/>
                <w:highlight w:val="yellow"/>
              </w:rPr>
              <w:t xml:space="preserve"> </w:t>
            </w:r>
            <w:r w:rsidRPr="002D2394">
              <w:rPr>
                <w:szCs w:val="18"/>
                <w:highlight w:val="yellow"/>
                <w:lang w:eastAsia="ja-JP"/>
              </w:rPr>
              <w:t xml:space="preserve">IE contained in the </w:t>
            </w:r>
            <w:r w:rsidRPr="002D2394">
              <w:rPr>
                <w:i/>
                <w:iCs/>
                <w:szCs w:val="18"/>
                <w:highlight w:val="yellow"/>
                <w:lang w:eastAsia="ja-JP"/>
              </w:rPr>
              <w:t>UEInformationResponse</w:t>
            </w:r>
            <w:r w:rsidRPr="002D2394">
              <w:rPr>
                <w:szCs w:val="18"/>
                <w:highlight w:val="yellow"/>
                <w:lang w:eastAsia="ja-JP"/>
              </w:rPr>
              <w:t xml:space="preserve"> message defined in TS 36.331 [14]</w:t>
            </w:r>
          </w:p>
        </w:tc>
      </w:tr>
    </w:tbl>
    <w:p w14:paraId="184249A4" w14:textId="420FDDF6" w:rsidR="00155699" w:rsidRPr="003D7E09" w:rsidRDefault="00155699" w:rsidP="00F47108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63B00855" w14:textId="35BD776E" w:rsidR="00155699" w:rsidRPr="009F1521" w:rsidRDefault="009F1521" w:rsidP="00F4710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F1521">
        <w:rPr>
          <w:rFonts w:cs="Arial"/>
          <w:b/>
          <w:sz w:val="22"/>
          <w:lang w:eastAsia="zh-CN"/>
        </w:rPr>
        <w:t>Proposal: It is propose</w:t>
      </w:r>
      <w:r>
        <w:rPr>
          <w:rFonts w:cs="Arial"/>
          <w:b/>
          <w:sz w:val="22"/>
          <w:lang w:eastAsia="zh-CN"/>
        </w:rPr>
        <w:t>d</w:t>
      </w:r>
      <w:r w:rsidRPr="009F1521">
        <w:rPr>
          <w:rFonts w:cs="Arial"/>
          <w:b/>
          <w:sz w:val="22"/>
          <w:lang w:eastAsia="zh-CN"/>
        </w:rPr>
        <w:t xml:space="preserve"> to include </w:t>
      </w:r>
      <w:r w:rsidRPr="0054420B">
        <w:rPr>
          <w:rFonts w:cs="Arial"/>
          <w:b/>
          <w:i/>
          <w:sz w:val="22"/>
          <w:lang w:eastAsia="zh-CN"/>
        </w:rPr>
        <w:t>RLF-Report-v9e0</w:t>
      </w:r>
      <w:r w:rsidRPr="009F1521">
        <w:rPr>
          <w:rFonts w:cs="Arial"/>
          <w:b/>
          <w:sz w:val="22"/>
          <w:lang w:eastAsia="zh-CN"/>
        </w:rPr>
        <w:t xml:space="preserve"> IE in LTE UE RLF Report.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7FCC7B3A"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Based on the above analysis, we have the following </w:t>
      </w:r>
      <w:r w:rsidR="00855537">
        <w:rPr>
          <w:rFonts w:cs="Arial"/>
          <w:sz w:val="22"/>
        </w:rPr>
        <w:t xml:space="preserve">observation and </w:t>
      </w:r>
      <w:r>
        <w:rPr>
          <w:rFonts w:cs="Arial"/>
          <w:sz w:val="22"/>
        </w:rPr>
        <w:t>proposal:</w:t>
      </w:r>
    </w:p>
    <w:p w14:paraId="1C439524" w14:textId="77777777" w:rsidR="009F1521" w:rsidRPr="001517DF" w:rsidRDefault="009F1521" w:rsidP="009F1521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 xml:space="preserve">Observation: </w:t>
      </w:r>
      <w:r w:rsidRPr="00E80EE8">
        <w:rPr>
          <w:rFonts w:eastAsia="宋体"/>
          <w:b/>
          <w:sz w:val="22"/>
          <w:szCs w:val="22"/>
          <w:lang w:eastAsia="zh-CN"/>
        </w:rPr>
        <w:t xml:space="preserve">the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RLF-Report-v9e0</w:t>
      </w:r>
      <w:r w:rsidRPr="00E80EE8">
        <w:rPr>
          <w:rFonts w:eastAsia="宋体"/>
          <w:b/>
          <w:sz w:val="22"/>
          <w:szCs w:val="22"/>
          <w:lang w:eastAsia="zh-CN"/>
        </w:rPr>
        <w:t xml:space="preserve"> indicates the extension value for the measurement results listed in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RLF-Report-r9</w:t>
      </w:r>
      <w:r w:rsidRPr="00E80EE8">
        <w:rPr>
          <w:rFonts w:cs="Arial"/>
          <w:b/>
          <w:sz w:val="22"/>
          <w:lang w:eastAsia="zh-CN"/>
        </w:rPr>
        <w:t>.</w:t>
      </w:r>
      <w:r>
        <w:rPr>
          <w:rFonts w:cs="Arial"/>
          <w:b/>
          <w:sz w:val="22"/>
          <w:lang w:eastAsia="zh-CN"/>
        </w:rPr>
        <w:t xml:space="preserve"> </w:t>
      </w:r>
    </w:p>
    <w:p w14:paraId="61BD499A" w14:textId="409B92AC" w:rsidR="009F1521" w:rsidRPr="009F1521" w:rsidRDefault="009F1521" w:rsidP="009F15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F1521">
        <w:rPr>
          <w:rFonts w:cs="Arial"/>
          <w:b/>
          <w:sz w:val="22"/>
          <w:lang w:eastAsia="zh-CN"/>
        </w:rPr>
        <w:t>Proposal: It is propose</w:t>
      </w:r>
      <w:r>
        <w:rPr>
          <w:rFonts w:cs="Arial"/>
          <w:b/>
          <w:sz w:val="22"/>
          <w:lang w:eastAsia="zh-CN"/>
        </w:rPr>
        <w:t>d</w:t>
      </w:r>
      <w:r w:rsidRPr="009F1521">
        <w:rPr>
          <w:rFonts w:cs="Arial"/>
          <w:b/>
          <w:sz w:val="22"/>
          <w:lang w:eastAsia="zh-CN"/>
        </w:rPr>
        <w:t xml:space="preserve"> to include </w:t>
      </w:r>
      <w:r w:rsidRPr="0054420B">
        <w:rPr>
          <w:rFonts w:cs="Arial"/>
          <w:b/>
          <w:i/>
          <w:sz w:val="22"/>
          <w:lang w:eastAsia="zh-CN"/>
        </w:rPr>
        <w:t>RLF-Report-v9e0</w:t>
      </w:r>
      <w:r w:rsidRPr="009F1521">
        <w:rPr>
          <w:rFonts w:cs="Arial"/>
          <w:b/>
          <w:sz w:val="22"/>
          <w:lang w:eastAsia="zh-CN"/>
        </w:rPr>
        <w:t xml:space="preserve"> IE in LTE UE RLF Report.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1074B06E" w14:textId="3A7981C5" w:rsidR="004F1D39" w:rsidRPr="00915BD4" w:rsidRDefault="00965D71" w:rsidP="00965D71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965D71">
        <w:rPr>
          <w:sz w:val="22"/>
          <w:szCs w:val="22"/>
          <w:lang w:val="en-US"/>
        </w:rPr>
        <w:t>R3-212509, Correction on LTE UE RLF Report ,China Telecom,</w:t>
      </w:r>
      <w:r w:rsidR="00DF3749">
        <w:rPr>
          <w:sz w:val="22"/>
          <w:szCs w:val="22"/>
          <w:lang w:val="en-US"/>
        </w:rPr>
        <w:t xml:space="preserve"> </w:t>
      </w:r>
      <w:r w:rsidRPr="00965D71">
        <w:rPr>
          <w:sz w:val="22"/>
          <w:szCs w:val="22"/>
          <w:lang w:val="en-US"/>
        </w:rPr>
        <w:t>CATT</w:t>
      </w:r>
    </w:p>
    <w:sectPr w:rsidR="004F1D39" w:rsidRPr="00915BD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2A7F3" w14:textId="77777777" w:rsidR="004464B5" w:rsidRDefault="004464B5" w:rsidP="008721B6">
      <w:pPr>
        <w:spacing w:after="0"/>
      </w:pPr>
      <w:r>
        <w:separator/>
      </w:r>
    </w:p>
  </w:endnote>
  <w:endnote w:type="continuationSeparator" w:id="0">
    <w:p w14:paraId="262BF8FC" w14:textId="77777777" w:rsidR="004464B5" w:rsidRDefault="004464B5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8DB18" w14:textId="77777777" w:rsidR="004464B5" w:rsidRDefault="004464B5" w:rsidP="008721B6">
      <w:pPr>
        <w:spacing w:after="0"/>
      </w:pPr>
      <w:r>
        <w:separator/>
      </w:r>
    </w:p>
  </w:footnote>
  <w:footnote w:type="continuationSeparator" w:id="0">
    <w:p w14:paraId="41B9BED2" w14:textId="77777777" w:rsidR="004464B5" w:rsidRDefault="004464B5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18"/>
  </w:num>
  <w:num w:numId="9">
    <w:abstractNumId w:val="16"/>
  </w:num>
  <w:num w:numId="10">
    <w:abstractNumId w:val="13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8"/>
  </w:num>
  <w:num w:numId="19">
    <w:abstractNumId w:val="14"/>
  </w:num>
  <w:num w:numId="20">
    <w:abstractNumId w:val="1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5E8"/>
    <w:rsid w:val="00002139"/>
    <w:rsid w:val="00002A38"/>
    <w:rsid w:val="00002E5E"/>
    <w:rsid w:val="000032A6"/>
    <w:rsid w:val="0000344E"/>
    <w:rsid w:val="00003B30"/>
    <w:rsid w:val="0000559A"/>
    <w:rsid w:val="0000597F"/>
    <w:rsid w:val="00006186"/>
    <w:rsid w:val="00006236"/>
    <w:rsid w:val="000062E1"/>
    <w:rsid w:val="000102A0"/>
    <w:rsid w:val="000104C6"/>
    <w:rsid w:val="00010C54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BF1"/>
    <w:rsid w:val="00021FDE"/>
    <w:rsid w:val="000221B1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D59"/>
    <w:rsid w:val="00036F8D"/>
    <w:rsid w:val="00037418"/>
    <w:rsid w:val="00037979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8F0"/>
    <w:rsid w:val="00047D3D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21BF"/>
    <w:rsid w:val="00063459"/>
    <w:rsid w:val="00064369"/>
    <w:rsid w:val="00065EE5"/>
    <w:rsid w:val="00066263"/>
    <w:rsid w:val="00066282"/>
    <w:rsid w:val="00067CC5"/>
    <w:rsid w:val="00070E78"/>
    <w:rsid w:val="0007222A"/>
    <w:rsid w:val="000729DD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BD7"/>
    <w:rsid w:val="000933D3"/>
    <w:rsid w:val="00094651"/>
    <w:rsid w:val="00095AF0"/>
    <w:rsid w:val="00095F23"/>
    <w:rsid w:val="00096F96"/>
    <w:rsid w:val="00097AFE"/>
    <w:rsid w:val="000A2A82"/>
    <w:rsid w:val="000A31C9"/>
    <w:rsid w:val="000A4431"/>
    <w:rsid w:val="000A4924"/>
    <w:rsid w:val="000A4FF7"/>
    <w:rsid w:val="000A5CA0"/>
    <w:rsid w:val="000A7B5E"/>
    <w:rsid w:val="000A7CC2"/>
    <w:rsid w:val="000A7D98"/>
    <w:rsid w:val="000B0645"/>
    <w:rsid w:val="000B13AB"/>
    <w:rsid w:val="000B49BC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8A"/>
    <w:rsid w:val="000F0A8E"/>
    <w:rsid w:val="000F0B78"/>
    <w:rsid w:val="000F10F1"/>
    <w:rsid w:val="000F2348"/>
    <w:rsid w:val="000F3001"/>
    <w:rsid w:val="000F429F"/>
    <w:rsid w:val="000F433E"/>
    <w:rsid w:val="000F48FB"/>
    <w:rsid w:val="000F6242"/>
    <w:rsid w:val="000F73C4"/>
    <w:rsid w:val="000F7ADD"/>
    <w:rsid w:val="000F7D00"/>
    <w:rsid w:val="0010084B"/>
    <w:rsid w:val="00102032"/>
    <w:rsid w:val="001021EE"/>
    <w:rsid w:val="001033B4"/>
    <w:rsid w:val="00104852"/>
    <w:rsid w:val="00104D93"/>
    <w:rsid w:val="00104FF1"/>
    <w:rsid w:val="00105C41"/>
    <w:rsid w:val="00105C8F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7EE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50EE"/>
    <w:rsid w:val="00125327"/>
    <w:rsid w:val="00125F3B"/>
    <w:rsid w:val="00127851"/>
    <w:rsid w:val="001306B5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5699"/>
    <w:rsid w:val="001566F4"/>
    <w:rsid w:val="001571E9"/>
    <w:rsid w:val="00157D56"/>
    <w:rsid w:val="00160185"/>
    <w:rsid w:val="00161886"/>
    <w:rsid w:val="00163EF4"/>
    <w:rsid w:val="00165B0B"/>
    <w:rsid w:val="00166DF4"/>
    <w:rsid w:val="00167933"/>
    <w:rsid w:val="00167A39"/>
    <w:rsid w:val="0017021F"/>
    <w:rsid w:val="00170416"/>
    <w:rsid w:val="00170C89"/>
    <w:rsid w:val="00171158"/>
    <w:rsid w:val="00171E9E"/>
    <w:rsid w:val="001724C1"/>
    <w:rsid w:val="00174099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8637B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4ACD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167D"/>
    <w:rsid w:val="001F2462"/>
    <w:rsid w:val="001F3677"/>
    <w:rsid w:val="001F65A7"/>
    <w:rsid w:val="001F7CB4"/>
    <w:rsid w:val="00202600"/>
    <w:rsid w:val="00202641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F1D"/>
    <w:rsid w:val="00216C03"/>
    <w:rsid w:val="00217C91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91B"/>
    <w:rsid w:val="00232F6B"/>
    <w:rsid w:val="00233A74"/>
    <w:rsid w:val="00234D79"/>
    <w:rsid w:val="00234D81"/>
    <w:rsid w:val="002352B8"/>
    <w:rsid w:val="0023647A"/>
    <w:rsid w:val="00241D42"/>
    <w:rsid w:val="00241F5C"/>
    <w:rsid w:val="00246389"/>
    <w:rsid w:val="00247113"/>
    <w:rsid w:val="00250A04"/>
    <w:rsid w:val="00253517"/>
    <w:rsid w:val="00253DBD"/>
    <w:rsid w:val="0025412E"/>
    <w:rsid w:val="0025450E"/>
    <w:rsid w:val="002547BD"/>
    <w:rsid w:val="00254873"/>
    <w:rsid w:val="00255C06"/>
    <w:rsid w:val="00255F34"/>
    <w:rsid w:val="002562EC"/>
    <w:rsid w:val="002572AA"/>
    <w:rsid w:val="002603ED"/>
    <w:rsid w:val="002617B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53AC"/>
    <w:rsid w:val="00276F7B"/>
    <w:rsid w:val="0027700E"/>
    <w:rsid w:val="00277CC9"/>
    <w:rsid w:val="00280928"/>
    <w:rsid w:val="00281BD4"/>
    <w:rsid w:val="00284A8F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DDA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246C"/>
    <w:rsid w:val="002A49B0"/>
    <w:rsid w:val="002A66DA"/>
    <w:rsid w:val="002A6E13"/>
    <w:rsid w:val="002A6E64"/>
    <w:rsid w:val="002B04B8"/>
    <w:rsid w:val="002B06D8"/>
    <w:rsid w:val="002B0756"/>
    <w:rsid w:val="002B3556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E86"/>
    <w:rsid w:val="002D05EE"/>
    <w:rsid w:val="002D1332"/>
    <w:rsid w:val="002D177C"/>
    <w:rsid w:val="002D1CE1"/>
    <w:rsid w:val="002D1FBB"/>
    <w:rsid w:val="002D2189"/>
    <w:rsid w:val="002D2394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594"/>
    <w:rsid w:val="002E400B"/>
    <w:rsid w:val="002E43B0"/>
    <w:rsid w:val="002E4CED"/>
    <w:rsid w:val="002E4DF2"/>
    <w:rsid w:val="002E5B11"/>
    <w:rsid w:val="002E7D34"/>
    <w:rsid w:val="002E7EC8"/>
    <w:rsid w:val="002F00D2"/>
    <w:rsid w:val="002F00E3"/>
    <w:rsid w:val="002F0659"/>
    <w:rsid w:val="002F1425"/>
    <w:rsid w:val="002F1940"/>
    <w:rsid w:val="002F2142"/>
    <w:rsid w:val="002F223C"/>
    <w:rsid w:val="002F25CA"/>
    <w:rsid w:val="002F359A"/>
    <w:rsid w:val="002F4752"/>
    <w:rsid w:val="002F4DDE"/>
    <w:rsid w:val="002F6678"/>
    <w:rsid w:val="002F6D43"/>
    <w:rsid w:val="002F73B4"/>
    <w:rsid w:val="002F7AB1"/>
    <w:rsid w:val="002F7E83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28B6"/>
    <w:rsid w:val="00323113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0CCE"/>
    <w:rsid w:val="00350CD7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70110"/>
    <w:rsid w:val="0037037B"/>
    <w:rsid w:val="003713A0"/>
    <w:rsid w:val="003719C9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75E"/>
    <w:rsid w:val="00390EEE"/>
    <w:rsid w:val="00391B3A"/>
    <w:rsid w:val="003926E1"/>
    <w:rsid w:val="00393939"/>
    <w:rsid w:val="00395D4D"/>
    <w:rsid w:val="0039698A"/>
    <w:rsid w:val="00396C69"/>
    <w:rsid w:val="003A06F5"/>
    <w:rsid w:val="003A08B9"/>
    <w:rsid w:val="003A0B7C"/>
    <w:rsid w:val="003A0F5D"/>
    <w:rsid w:val="003A10AC"/>
    <w:rsid w:val="003A118E"/>
    <w:rsid w:val="003A18D4"/>
    <w:rsid w:val="003A4C6E"/>
    <w:rsid w:val="003A4F35"/>
    <w:rsid w:val="003A5512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2F3"/>
    <w:rsid w:val="003D457D"/>
    <w:rsid w:val="003D4877"/>
    <w:rsid w:val="003D508D"/>
    <w:rsid w:val="003D6198"/>
    <w:rsid w:val="003D7637"/>
    <w:rsid w:val="003D76A8"/>
    <w:rsid w:val="003D7E09"/>
    <w:rsid w:val="003E04F0"/>
    <w:rsid w:val="003E24AA"/>
    <w:rsid w:val="003E3BB2"/>
    <w:rsid w:val="003E45F1"/>
    <w:rsid w:val="003E546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6601"/>
    <w:rsid w:val="003F6687"/>
    <w:rsid w:val="003F67B6"/>
    <w:rsid w:val="003F6D9A"/>
    <w:rsid w:val="003F707F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3FC"/>
    <w:rsid w:val="00421B2C"/>
    <w:rsid w:val="004228A7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76E8"/>
    <w:rsid w:val="004378AF"/>
    <w:rsid w:val="004413AA"/>
    <w:rsid w:val="00441B13"/>
    <w:rsid w:val="00441F50"/>
    <w:rsid w:val="00442222"/>
    <w:rsid w:val="0044246A"/>
    <w:rsid w:val="00443E6A"/>
    <w:rsid w:val="00444956"/>
    <w:rsid w:val="00444AD4"/>
    <w:rsid w:val="004452A8"/>
    <w:rsid w:val="004464B5"/>
    <w:rsid w:val="004474B7"/>
    <w:rsid w:val="0044768F"/>
    <w:rsid w:val="00447C61"/>
    <w:rsid w:val="00447D01"/>
    <w:rsid w:val="004508CC"/>
    <w:rsid w:val="00450F7A"/>
    <w:rsid w:val="00451EB1"/>
    <w:rsid w:val="00453A42"/>
    <w:rsid w:val="00453D41"/>
    <w:rsid w:val="0045424B"/>
    <w:rsid w:val="00455071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17E4"/>
    <w:rsid w:val="00481F35"/>
    <w:rsid w:val="00483598"/>
    <w:rsid w:val="0048389D"/>
    <w:rsid w:val="00483C08"/>
    <w:rsid w:val="00484529"/>
    <w:rsid w:val="00485DF9"/>
    <w:rsid w:val="004865AC"/>
    <w:rsid w:val="004879A9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048"/>
    <w:rsid w:val="004C1750"/>
    <w:rsid w:val="004C2C65"/>
    <w:rsid w:val="004C2ED1"/>
    <w:rsid w:val="004C53EA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486C"/>
    <w:rsid w:val="004F53BF"/>
    <w:rsid w:val="004F54D6"/>
    <w:rsid w:val="004F58A7"/>
    <w:rsid w:val="004F5FF4"/>
    <w:rsid w:val="004F69D9"/>
    <w:rsid w:val="004F6FE6"/>
    <w:rsid w:val="004F7116"/>
    <w:rsid w:val="004F78AE"/>
    <w:rsid w:val="004F7CF5"/>
    <w:rsid w:val="0050035D"/>
    <w:rsid w:val="00500D7B"/>
    <w:rsid w:val="00500FE4"/>
    <w:rsid w:val="00501237"/>
    <w:rsid w:val="00501CBC"/>
    <w:rsid w:val="005020E4"/>
    <w:rsid w:val="00502EDA"/>
    <w:rsid w:val="0050394F"/>
    <w:rsid w:val="00503C52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27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708E"/>
    <w:rsid w:val="005305AD"/>
    <w:rsid w:val="00530600"/>
    <w:rsid w:val="00530827"/>
    <w:rsid w:val="00530F4E"/>
    <w:rsid w:val="0053262B"/>
    <w:rsid w:val="0053282A"/>
    <w:rsid w:val="005346BC"/>
    <w:rsid w:val="0053565A"/>
    <w:rsid w:val="005364EC"/>
    <w:rsid w:val="00536CE8"/>
    <w:rsid w:val="00537265"/>
    <w:rsid w:val="00537628"/>
    <w:rsid w:val="00540261"/>
    <w:rsid w:val="00541163"/>
    <w:rsid w:val="0054195A"/>
    <w:rsid w:val="00543A43"/>
    <w:rsid w:val="0054420B"/>
    <w:rsid w:val="005442EC"/>
    <w:rsid w:val="00544655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2FA4"/>
    <w:rsid w:val="00555B62"/>
    <w:rsid w:val="00556A3F"/>
    <w:rsid w:val="005616DA"/>
    <w:rsid w:val="0056356A"/>
    <w:rsid w:val="005637BC"/>
    <w:rsid w:val="00563A35"/>
    <w:rsid w:val="00564B70"/>
    <w:rsid w:val="00564EFD"/>
    <w:rsid w:val="00565A7A"/>
    <w:rsid w:val="00567A17"/>
    <w:rsid w:val="005706DE"/>
    <w:rsid w:val="00570E77"/>
    <w:rsid w:val="00571043"/>
    <w:rsid w:val="00571E21"/>
    <w:rsid w:val="00571E7F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918"/>
    <w:rsid w:val="00581A13"/>
    <w:rsid w:val="00582C5A"/>
    <w:rsid w:val="005838A3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656C"/>
    <w:rsid w:val="00597648"/>
    <w:rsid w:val="00597B8D"/>
    <w:rsid w:val="00597F4F"/>
    <w:rsid w:val="005A04C2"/>
    <w:rsid w:val="005A1AF5"/>
    <w:rsid w:val="005A1B30"/>
    <w:rsid w:val="005A2651"/>
    <w:rsid w:val="005A26F7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07D"/>
    <w:rsid w:val="005B2981"/>
    <w:rsid w:val="005B2AEF"/>
    <w:rsid w:val="005B37B4"/>
    <w:rsid w:val="005B3F65"/>
    <w:rsid w:val="005B4457"/>
    <w:rsid w:val="005B5477"/>
    <w:rsid w:val="005B575F"/>
    <w:rsid w:val="005B5C74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2205"/>
    <w:rsid w:val="005D252F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DD5"/>
    <w:rsid w:val="005E34D9"/>
    <w:rsid w:val="005E43B8"/>
    <w:rsid w:val="005E4A00"/>
    <w:rsid w:val="005E547E"/>
    <w:rsid w:val="005E5B7D"/>
    <w:rsid w:val="005E6433"/>
    <w:rsid w:val="005E7A0F"/>
    <w:rsid w:val="005F0150"/>
    <w:rsid w:val="005F159D"/>
    <w:rsid w:val="005F23D1"/>
    <w:rsid w:val="005F2ADC"/>
    <w:rsid w:val="005F3055"/>
    <w:rsid w:val="005F35CE"/>
    <w:rsid w:val="005F3CB7"/>
    <w:rsid w:val="005F3CF0"/>
    <w:rsid w:val="005F40A8"/>
    <w:rsid w:val="005F4BD3"/>
    <w:rsid w:val="005F50A3"/>
    <w:rsid w:val="005F56F8"/>
    <w:rsid w:val="005F588F"/>
    <w:rsid w:val="005F5E58"/>
    <w:rsid w:val="005F66DB"/>
    <w:rsid w:val="005F6E3B"/>
    <w:rsid w:val="00600E15"/>
    <w:rsid w:val="00601227"/>
    <w:rsid w:val="00602720"/>
    <w:rsid w:val="00602DB3"/>
    <w:rsid w:val="006033AC"/>
    <w:rsid w:val="0060371A"/>
    <w:rsid w:val="00603F11"/>
    <w:rsid w:val="0060463E"/>
    <w:rsid w:val="0060527D"/>
    <w:rsid w:val="006076AB"/>
    <w:rsid w:val="006101A0"/>
    <w:rsid w:val="00610D2F"/>
    <w:rsid w:val="00610EAB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5861"/>
    <w:rsid w:val="00626834"/>
    <w:rsid w:val="006277D5"/>
    <w:rsid w:val="0062790C"/>
    <w:rsid w:val="00627BC6"/>
    <w:rsid w:val="006300A7"/>
    <w:rsid w:val="006318D6"/>
    <w:rsid w:val="00631B36"/>
    <w:rsid w:val="00631DBD"/>
    <w:rsid w:val="00632502"/>
    <w:rsid w:val="00633451"/>
    <w:rsid w:val="006334E4"/>
    <w:rsid w:val="0063600A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D6D"/>
    <w:rsid w:val="00651E90"/>
    <w:rsid w:val="00653DC3"/>
    <w:rsid w:val="00654086"/>
    <w:rsid w:val="0065425F"/>
    <w:rsid w:val="00655AD0"/>
    <w:rsid w:val="00655DC0"/>
    <w:rsid w:val="006600CC"/>
    <w:rsid w:val="006630A4"/>
    <w:rsid w:val="00663E39"/>
    <w:rsid w:val="006643DF"/>
    <w:rsid w:val="006646DD"/>
    <w:rsid w:val="00666443"/>
    <w:rsid w:val="006673ED"/>
    <w:rsid w:val="0066776A"/>
    <w:rsid w:val="00670CC9"/>
    <w:rsid w:val="00673C3C"/>
    <w:rsid w:val="00673F64"/>
    <w:rsid w:val="006747AC"/>
    <w:rsid w:val="0067551B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22A2"/>
    <w:rsid w:val="006924B6"/>
    <w:rsid w:val="006938C5"/>
    <w:rsid w:val="006944A2"/>
    <w:rsid w:val="00695A09"/>
    <w:rsid w:val="0069765E"/>
    <w:rsid w:val="006A00C9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4A30"/>
    <w:rsid w:val="006C10D2"/>
    <w:rsid w:val="006C15CA"/>
    <w:rsid w:val="006C261A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40D"/>
    <w:rsid w:val="006D08E4"/>
    <w:rsid w:val="006D0C1F"/>
    <w:rsid w:val="006D1A54"/>
    <w:rsid w:val="006D1E7B"/>
    <w:rsid w:val="006D3BB0"/>
    <w:rsid w:val="006D47ED"/>
    <w:rsid w:val="006D4A80"/>
    <w:rsid w:val="006D5125"/>
    <w:rsid w:val="006D60F7"/>
    <w:rsid w:val="006D7C12"/>
    <w:rsid w:val="006E0145"/>
    <w:rsid w:val="006E0158"/>
    <w:rsid w:val="006E01A2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90C"/>
    <w:rsid w:val="007117C3"/>
    <w:rsid w:val="0071185B"/>
    <w:rsid w:val="007119BC"/>
    <w:rsid w:val="00712739"/>
    <w:rsid w:val="00713D74"/>
    <w:rsid w:val="0071426A"/>
    <w:rsid w:val="00715F06"/>
    <w:rsid w:val="00716514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534"/>
    <w:rsid w:val="00796761"/>
    <w:rsid w:val="00796ADA"/>
    <w:rsid w:val="00797333"/>
    <w:rsid w:val="007A0080"/>
    <w:rsid w:val="007A1070"/>
    <w:rsid w:val="007A119B"/>
    <w:rsid w:val="007A2349"/>
    <w:rsid w:val="007A287B"/>
    <w:rsid w:val="007A2E01"/>
    <w:rsid w:val="007A3F74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088"/>
    <w:rsid w:val="007B2818"/>
    <w:rsid w:val="007B32D4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7185"/>
    <w:rsid w:val="007C7543"/>
    <w:rsid w:val="007C7824"/>
    <w:rsid w:val="007C7D52"/>
    <w:rsid w:val="007D0132"/>
    <w:rsid w:val="007D0284"/>
    <w:rsid w:val="007D061B"/>
    <w:rsid w:val="007D1A73"/>
    <w:rsid w:val="007D22EF"/>
    <w:rsid w:val="007D2A09"/>
    <w:rsid w:val="007D2C39"/>
    <w:rsid w:val="007D349F"/>
    <w:rsid w:val="007D37E2"/>
    <w:rsid w:val="007D4A3F"/>
    <w:rsid w:val="007D53B9"/>
    <w:rsid w:val="007D669D"/>
    <w:rsid w:val="007D6BE0"/>
    <w:rsid w:val="007D6DCA"/>
    <w:rsid w:val="007D711E"/>
    <w:rsid w:val="007D7340"/>
    <w:rsid w:val="007D7DED"/>
    <w:rsid w:val="007E0470"/>
    <w:rsid w:val="007E0B60"/>
    <w:rsid w:val="007E165D"/>
    <w:rsid w:val="007E1E00"/>
    <w:rsid w:val="007E2617"/>
    <w:rsid w:val="007E5267"/>
    <w:rsid w:val="007E6AEB"/>
    <w:rsid w:val="007E7517"/>
    <w:rsid w:val="007F0EFC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101C"/>
    <w:rsid w:val="00842E2B"/>
    <w:rsid w:val="00842FFD"/>
    <w:rsid w:val="00843057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60031"/>
    <w:rsid w:val="00860817"/>
    <w:rsid w:val="008623E9"/>
    <w:rsid w:val="0086306C"/>
    <w:rsid w:val="00863BF7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1138"/>
    <w:rsid w:val="008821C9"/>
    <w:rsid w:val="008833AF"/>
    <w:rsid w:val="00883C38"/>
    <w:rsid w:val="0088430D"/>
    <w:rsid w:val="00884BC8"/>
    <w:rsid w:val="00884BE4"/>
    <w:rsid w:val="00885C39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692E"/>
    <w:rsid w:val="008974C5"/>
    <w:rsid w:val="008978C8"/>
    <w:rsid w:val="008A26D4"/>
    <w:rsid w:val="008A3241"/>
    <w:rsid w:val="008A3EE6"/>
    <w:rsid w:val="008A46FE"/>
    <w:rsid w:val="008A4AD3"/>
    <w:rsid w:val="008A63DC"/>
    <w:rsid w:val="008A6B34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341B"/>
    <w:rsid w:val="008C3A71"/>
    <w:rsid w:val="008C3F15"/>
    <w:rsid w:val="008C49E9"/>
    <w:rsid w:val="008C5330"/>
    <w:rsid w:val="008C5809"/>
    <w:rsid w:val="008C5F57"/>
    <w:rsid w:val="008C68A5"/>
    <w:rsid w:val="008C6ECA"/>
    <w:rsid w:val="008C7F00"/>
    <w:rsid w:val="008D02B5"/>
    <w:rsid w:val="008D0C77"/>
    <w:rsid w:val="008D15CF"/>
    <w:rsid w:val="008D2023"/>
    <w:rsid w:val="008D27E8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29DC"/>
    <w:rsid w:val="00904CC4"/>
    <w:rsid w:val="00906F04"/>
    <w:rsid w:val="009076DF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DF8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12"/>
    <w:rsid w:val="0096017C"/>
    <w:rsid w:val="0096030E"/>
    <w:rsid w:val="009607E9"/>
    <w:rsid w:val="0096298C"/>
    <w:rsid w:val="009636BD"/>
    <w:rsid w:val="00963838"/>
    <w:rsid w:val="0096404F"/>
    <w:rsid w:val="00964442"/>
    <w:rsid w:val="00965BB7"/>
    <w:rsid w:val="00965D71"/>
    <w:rsid w:val="009661BC"/>
    <w:rsid w:val="00966940"/>
    <w:rsid w:val="009672CA"/>
    <w:rsid w:val="00970AB9"/>
    <w:rsid w:val="00972390"/>
    <w:rsid w:val="00972E0A"/>
    <w:rsid w:val="00972F14"/>
    <w:rsid w:val="009743F1"/>
    <w:rsid w:val="009757A9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236A"/>
    <w:rsid w:val="00992542"/>
    <w:rsid w:val="009928DD"/>
    <w:rsid w:val="00993192"/>
    <w:rsid w:val="00994858"/>
    <w:rsid w:val="00994A5A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4DAB"/>
    <w:rsid w:val="009C622C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21"/>
    <w:rsid w:val="009F15FA"/>
    <w:rsid w:val="009F1A0D"/>
    <w:rsid w:val="009F2898"/>
    <w:rsid w:val="009F2B62"/>
    <w:rsid w:val="009F3DD3"/>
    <w:rsid w:val="009F65D1"/>
    <w:rsid w:val="00A008E8"/>
    <w:rsid w:val="00A01538"/>
    <w:rsid w:val="00A02ADA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78EC"/>
    <w:rsid w:val="00A67D38"/>
    <w:rsid w:val="00A71359"/>
    <w:rsid w:val="00A723D3"/>
    <w:rsid w:val="00A72BE3"/>
    <w:rsid w:val="00A730C1"/>
    <w:rsid w:val="00A74D97"/>
    <w:rsid w:val="00A753C4"/>
    <w:rsid w:val="00A755C3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782"/>
    <w:rsid w:val="00A94F05"/>
    <w:rsid w:val="00A95578"/>
    <w:rsid w:val="00A96794"/>
    <w:rsid w:val="00AA0B83"/>
    <w:rsid w:val="00AA160C"/>
    <w:rsid w:val="00AA22B2"/>
    <w:rsid w:val="00AA26A7"/>
    <w:rsid w:val="00AA2FCC"/>
    <w:rsid w:val="00AA3074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8FD"/>
    <w:rsid w:val="00AE0C7D"/>
    <w:rsid w:val="00AE13C9"/>
    <w:rsid w:val="00AE14FE"/>
    <w:rsid w:val="00AE42C7"/>
    <w:rsid w:val="00AE43A8"/>
    <w:rsid w:val="00AE56C6"/>
    <w:rsid w:val="00AE59AF"/>
    <w:rsid w:val="00AE72B6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1690"/>
    <w:rsid w:val="00B01D39"/>
    <w:rsid w:val="00B0247D"/>
    <w:rsid w:val="00B02C16"/>
    <w:rsid w:val="00B03C69"/>
    <w:rsid w:val="00B05536"/>
    <w:rsid w:val="00B055B4"/>
    <w:rsid w:val="00B05D98"/>
    <w:rsid w:val="00B06B8A"/>
    <w:rsid w:val="00B06FCD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9E7"/>
    <w:rsid w:val="00B37E96"/>
    <w:rsid w:val="00B40C85"/>
    <w:rsid w:val="00B41C5B"/>
    <w:rsid w:val="00B426BD"/>
    <w:rsid w:val="00B42715"/>
    <w:rsid w:val="00B432A4"/>
    <w:rsid w:val="00B43756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5ED6"/>
    <w:rsid w:val="00B56659"/>
    <w:rsid w:val="00B56707"/>
    <w:rsid w:val="00B56867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14B4"/>
    <w:rsid w:val="00B81656"/>
    <w:rsid w:val="00B81EE0"/>
    <w:rsid w:val="00B81FD0"/>
    <w:rsid w:val="00B8224A"/>
    <w:rsid w:val="00B82D07"/>
    <w:rsid w:val="00B838E0"/>
    <w:rsid w:val="00B84E9C"/>
    <w:rsid w:val="00B859B9"/>
    <w:rsid w:val="00B85C8D"/>
    <w:rsid w:val="00B85CDC"/>
    <w:rsid w:val="00B86695"/>
    <w:rsid w:val="00B86CDC"/>
    <w:rsid w:val="00B90233"/>
    <w:rsid w:val="00B906EB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B7E1D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5A6"/>
    <w:rsid w:val="00BE2BAA"/>
    <w:rsid w:val="00BE2C99"/>
    <w:rsid w:val="00BE3367"/>
    <w:rsid w:val="00BE34BE"/>
    <w:rsid w:val="00BE3A19"/>
    <w:rsid w:val="00BE3FE2"/>
    <w:rsid w:val="00BE46C4"/>
    <w:rsid w:val="00BE519D"/>
    <w:rsid w:val="00BE65F1"/>
    <w:rsid w:val="00BF0F78"/>
    <w:rsid w:val="00BF11FC"/>
    <w:rsid w:val="00BF2A70"/>
    <w:rsid w:val="00BF30C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DF5"/>
    <w:rsid w:val="00C03FBA"/>
    <w:rsid w:val="00C0564F"/>
    <w:rsid w:val="00C05D0C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487A"/>
    <w:rsid w:val="00C151F8"/>
    <w:rsid w:val="00C177C2"/>
    <w:rsid w:val="00C2274D"/>
    <w:rsid w:val="00C22A80"/>
    <w:rsid w:val="00C241C9"/>
    <w:rsid w:val="00C244F3"/>
    <w:rsid w:val="00C24D50"/>
    <w:rsid w:val="00C24F3D"/>
    <w:rsid w:val="00C25AA4"/>
    <w:rsid w:val="00C25B52"/>
    <w:rsid w:val="00C261D8"/>
    <w:rsid w:val="00C2644A"/>
    <w:rsid w:val="00C26DF3"/>
    <w:rsid w:val="00C30DF9"/>
    <w:rsid w:val="00C3415A"/>
    <w:rsid w:val="00C34E8A"/>
    <w:rsid w:val="00C35FC2"/>
    <w:rsid w:val="00C36392"/>
    <w:rsid w:val="00C405C9"/>
    <w:rsid w:val="00C4061A"/>
    <w:rsid w:val="00C409C4"/>
    <w:rsid w:val="00C41130"/>
    <w:rsid w:val="00C41A00"/>
    <w:rsid w:val="00C41D43"/>
    <w:rsid w:val="00C4210B"/>
    <w:rsid w:val="00C42157"/>
    <w:rsid w:val="00C42B96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599A"/>
    <w:rsid w:val="00C561F4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3FF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602E"/>
    <w:rsid w:val="00C96315"/>
    <w:rsid w:val="00C97018"/>
    <w:rsid w:val="00C975F6"/>
    <w:rsid w:val="00C97B87"/>
    <w:rsid w:val="00CA054F"/>
    <w:rsid w:val="00CA1874"/>
    <w:rsid w:val="00CA1E88"/>
    <w:rsid w:val="00CA2899"/>
    <w:rsid w:val="00CA35EC"/>
    <w:rsid w:val="00CA4313"/>
    <w:rsid w:val="00CA4F5A"/>
    <w:rsid w:val="00CA5414"/>
    <w:rsid w:val="00CA5CB0"/>
    <w:rsid w:val="00CA62A3"/>
    <w:rsid w:val="00CA6B03"/>
    <w:rsid w:val="00CB078B"/>
    <w:rsid w:val="00CB14B5"/>
    <w:rsid w:val="00CB19E1"/>
    <w:rsid w:val="00CB1F7D"/>
    <w:rsid w:val="00CB3A09"/>
    <w:rsid w:val="00CB516A"/>
    <w:rsid w:val="00CB5230"/>
    <w:rsid w:val="00CB590D"/>
    <w:rsid w:val="00CB5C99"/>
    <w:rsid w:val="00CB6B87"/>
    <w:rsid w:val="00CB6F15"/>
    <w:rsid w:val="00CB70B3"/>
    <w:rsid w:val="00CB7544"/>
    <w:rsid w:val="00CB7FFB"/>
    <w:rsid w:val="00CC144A"/>
    <w:rsid w:val="00CC1484"/>
    <w:rsid w:val="00CC1698"/>
    <w:rsid w:val="00CC2DF2"/>
    <w:rsid w:val="00CC30EC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621C"/>
    <w:rsid w:val="00CD635E"/>
    <w:rsid w:val="00CD68F5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3F6D"/>
    <w:rsid w:val="00CE4123"/>
    <w:rsid w:val="00CE4A32"/>
    <w:rsid w:val="00CE503E"/>
    <w:rsid w:val="00CE504F"/>
    <w:rsid w:val="00CE50F7"/>
    <w:rsid w:val="00CE61F2"/>
    <w:rsid w:val="00CE6A0F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4BE"/>
    <w:rsid w:val="00D12767"/>
    <w:rsid w:val="00D12775"/>
    <w:rsid w:val="00D13086"/>
    <w:rsid w:val="00D13682"/>
    <w:rsid w:val="00D1374A"/>
    <w:rsid w:val="00D1443F"/>
    <w:rsid w:val="00D14AB9"/>
    <w:rsid w:val="00D14AFB"/>
    <w:rsid w:val="00D15DA1"/>
    <w:rsid w:val="00D161E9"/>
    <w:rsid w:val="00D16579"/>
    <w:rsid w:val="00D17C31"/>
    <w:rsid w:val="00D200F8"/>
    <w:rsid w:val="00D206BD"/>
    <w:rsid w:val="00D20D8E"/>
    <w:rsid w:val="00D20F39"/>
    <w:rsid w:val="00D21035"/>
    <w:rsid w:val="00D223BD"/>
    <w:rsid w:val="00D24E69"/>
    <w:rsid w:val="00D2589B"/>
    <w:rsid w:val="00D25A76"/>
    <w:rsid w:val="00D26E10"/>
    <w:rsid w:val="00D2715C"/>
    <w:rsid w:val="00D27D89"/>
    <w:rsid w:val="00D313F6"/>
    <w:rsid w:val="00D32D20"/>
    <w:rsid w:val="00D33490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C24"/>
    <w:rsid w:val="00D41708"/>
    <w:rsid w:val="00D450C5"/>
    <w:rsid w:val="00D4527B"/>
    <w:rsid w:val="00D45525"/>
    <w:rsid w:val="00D45ECC"/>
    <w:rsid w:val="00D50A5C"/>
    <w:rsid w:val="00D52748"/>
    <w:rsid w:val="00D52B29"/>
    <w:rsid w:val="00D555CF"/>
    <w:rsid w:val="00D56A8D"/>
    <w:rsid w:val="00D56CD0"/>
    <w:rsid w:val="00D57758"/>
    <w:rsid w:val="00D63E18"/>
    <w:rsid w:val="00D64968"/>
    <w:rsid w:val="00D66EDB"/>
    <w:rsid w:val="00D718EB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3F77"/>
    <w:rsid w:val="00D8466F"/>
    <w:rsid w:val="00D85CEF"/>
    <w:rsid w:val="00D8643E"/>
    <w:rsid w:val="00D87020"/>
    <w:rsid w:val="00D9093F"/>
    <w:rsid w:val="00D9096F"/>
    <w:rsid w:val="00D90B65"/>
    <w:rsid w:val="00D90E92"/>
    <w:rsid w:val="00D91805"/>
    <w:rsid w:val="00D920C6"/>
    <w:rsid w:val="00D92A4E"/>
    <w:rsid w:val="00D936B6"/>
    <w:rsid w:val="00D94C07"/>
    <w:rsid w:val="00D9564C"/>
    <w:rsid w:val="00D9573B"/>
    <w:rsid w:val="00D9631B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EBB"/>
    <w:rsid w:val="00DD1B2E"/>
    <w:rsid w:val="00DD2380"/>
    <w:rsid w:val="00DD2876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4F4B"/>
    <w:rsid w:val="00DE62E0"/>
    <w:rsid w:val="00DE6BB0"/>
    <w:rsid w:val="00DE7424"/>
    <w:rsid w:val="00DE7F5A"/>
    <w:rsid w:val="00DF03FD"/>
    <w:rsid w:val="00DF0485"/>
    <w:rsid w:val="00DF0E65"/>
    <w:rsid w:val="00DF10F2"/>
    <w:rsid w:val="00DF297C"/>
    <w:rsid w:val="00DF3552"/>
    <w:rsid w:val="00DF3749"/>
    <w:rsid w:val="00DF39EB"/>
    <w:rsid w:val="00DF55DA"/>
    <w:rsid w:val="00DF658B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BEB"/>
    <w:rsid w:val="00E17D55"/>
    <w:rsid w:val="00E17E1D"/>
    <w:rsid w:val="00E20227"/>
    <w:rsid w:val="00E21396"/>
    <w:rsid w:val="00E2171B"/>
    <w:rsid w:val="00E2249A"/>
    <w:rsid w:val="00E226D1"/>
    <w:rsid w:val="00E2294A"/>
    <w:rsid w:val="00E236F5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50242"/>
    <w:rsid w:val="00E507BD"/>
    <w:rsid w:val="00E50CAD"/>
    <w:rsid w:val="00E51B88"/>
    <w:rsid w:val="00E52A58"/>
    <w:rsid w:val="00E52DCE"/>
    <w:rsid w:val="00E5317A"/>
    <w:rsid w:val="00E54242"/>
    <w:rsid w:val="00E545F5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0EE8"/>
    <w:rsid w:val="00E81E0D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A0218"/>
    <w:rsid w:val="00EA080A"/>
    <w:rsid w:val="00EA100B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3F5"/>
    <w:rsid w:val="00EC04CE"/>
    <w:rsid w:val="00EC0FEA"/>
    <w:rsid w:val="00EC2422"/>
    <w:rsid w:val="00EC254A"/>
    <w:rsid w:val="00EC35A5"/>
    <w:rsid w:val="00EC4602"/>
    <w:rsid w:val="00EC68F7"/>
    <w:rsid w:val="00EC7DCB"/>
    <w:rsid w:val="00EC7F43"/>
    <w:rsid w:val="00ED1610"/>
    <w:rsid w:val="00ED1E08"/>
    <w:rsid w:val="00ED2DE4"/>
    <w:rsid w:val="00ED47D3"/>
    <w:rsid w:val="00ED4C9A"/>
    <w:rsid w:val="00ED5020"/>
    <w:rsid w:val="00ED5765"/>
    <w:rsid w:val="00ED6A8E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3760"/>
    <w:rsid w:val="00EE37C3"/>
    <w:rsid w:val="00EE4246"/>
    <w:rsid w:val="00EE5AB4"/>
    <w:rsid w:val="00EE63DC"/>
    <w:rsid w:val="00EE67ED"/>
    <w:rsid w:val="00EF0E3B"/>
    <w:rsid w:val="00EF20E6"/>
    <w:rsid w:val="00EF24CD"/>
    <w:rsid w:val="00EF2EF0"/>
    <w:rsid w:val="00EF3468"/>
    <w:rsid w:val="00EF3C80"/>
    <w:rsid w:val="00EF4831"/>
    <w:rsid w:val="00EF51F1"/>
    <w:rsid w:val="00F01D9E"/>
    <w:rsid w:val="00F02251"/>
    <w:rsid w:val="00F024D1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34C1"/>
    <w:rsid w:val="00F44815"/>
    <w:rsid w:val="00F451FA"/>
    <w:rsid w:val="00F46170"/>
    <w:rsid w:val="00F46671"/>
    <w:rsid w:val="00F4696A"/>
    <w:rsid w:val="00F46CC5"/>
    <w:rsid w:val="00F47108"/>
    <w:rsid w:val="00F47D6D"/>
    <w:rsid w:val="00F51232"/>
    <w:rsid w:val="00F51DC2"/>
    <w:rsid w:val="00F528F1"/>
    <w:rsid w:val="00F52A1A"/>
    <w:rsid w:val="00F532D6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7FD"/>
    <w:rsid w:val="00F85D9C"/>
    <w:rsid w:val="00F86714"/>
    <w:rsid w:val="00F86A12"/>
    <w:rsid w:val="00F86F29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35E2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597"/>
    <w:rsid w:val="00FB5154"/>
    <w:rsid w:val="00FB71BB"/>
    <w:rsid w:val="00FB7490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DFA"/>
    <w:rsid w:val="00FD1C3A"/>
    <w:rsid w:val="00FD20F6"/>
    <w:rsid w:val="00FD28E1"/>
    <w:rsid w:val="00FD2E65"/>
    <w:rsid w:val="00FD3C03"/>
    <w:rsid w:val="00FD6173"/>
    <w:rsid w:val="00FD73AF"/>
    <w:rsid w:val="00FD73DF"/>
    <w:rsid w:val="00FD740C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218"/>
    <w:rsid w:val="00FF1660"/>
    <w:rsid w:val="00FF1CE2"/>
    <w:rsid w:val="00FF271E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E036B-7874-4895-9358-B3F68EEF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69</cp:revision>
  <cp:lastPrinted>2019-03-27T02:48:00Z</cp:lastPrinted>
  <dcterms:created xsi:type="dcterms:W3CDTF">2021-08-04T05:09:00Z</dcterms:created>
  <dcterms:modified xsi:type="dcterms:W3CDTF">2021-08-06T00:07:00Z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